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9CA9E" w14:textId="77777777" w:rsidR="007311D4" w:rsidRPr="00C13C3F" w:rsidRDefault="00C13C3F" w:rsidP="005632B4">
      <w:pPr>
        <w:spacing w:after="0" w:line="240" w:lineRule="auto"/>
        <w:contextualSpacing/>
        <w:jc w:val="center"/>
        <w:outlineLvl w:val="0"/>
        <w:rPr>
          <w:b/>
          <w:sz w:val="30"/>
        </w:rPr>
      </w:pPr>
      <w:bookmarkStart w:id="0" w:name="_GoBack"/>
      <w:bookmarkEnd w:id="0"/>
      <w:r w:rsidRPr="00C13C3F">
        <w:rPr>
          <w:b/>
          <w:sz w:val="30"/>
        </w:rPr>
        <w:t>Perth Bible College</w:t>
      </w:r>
    </w:p>
    <w:tbl>
      <w:tblPr>
        <w:tblpPr w:leftFromText="180" w:rightFromText="180" w:vertAnchor="text" w:horzAnchor="margin" w:tblpY="4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3"/>
      </w:tblGrid>
      <w:tr w:rsidR="00C13C3F" w:rsidRPr="004E1CF9" w14:paraId="6873D666" w14:textId="77777777" w:rsidTr="004E1CF9">
        <w:tc>
          <w:tcPr>
            <w:tcW w:w="4675" w:type="dxa"/>
            <w:shd w:val="clear" w:color="auto" w:fill="auto"/>
            <w:vAlign w:val="center"/>
          </w:tcPr>
          <w:p w14:paraId="7B9EBF0D" w14:textId="77777777" w:rsidR="00C13C3F" w:rsidRPr="004E1CF9" w:rsidRDefault="00C13C3F" w:rsidP="004E1CF9">
            <w:pPr>
              <w:spacing w:after="0" w:line="240" w:lineRule="auto"/>
              <w:jc w:val="center"/>
              <w:rPr>
                <w:b/>
                <w:sz w:val="16"/>
                <w:szCs w:val="16"/>
              </w:rPr>
            </w:pPr>
            <w:r w:rsidRPr="004E1CF9">
              <w:rPr>
                <w:b/>
                <w:sz w:val="16"/>
                <w:szCs w:val="16"/>
              </w:rPr>
              <w:t>Code No. &amp; Unit Title</w:t>
            </w:r>
          </w:p>
        </w:tc>
        <w:tc>
          <w:tcPr>
            <w:tcW w:w="4675" w:type="dxa"/>
            <w:shd w:val="clear" w:color="auto" w:fill="auto"/>
            <w:vAlign w:val="center"/>
          </w:tcPr>
          <w:p w14:paraId="141443A5" w14:textId="77777777" w:rsidR="00C13C3F" w:rsidRPr="004E1CF9" w:rsidRDefault="00C13C3F" w:rsidP="004E1CF9">
            <w:pPr>
              <w:spacing w:after="0" w:line="240" w:lineRule="auto"/>
              <w:jc w:val="center"/>
              <w:rPr>
                <w:b/>
                <w:sz w:val="16"/>
                <w:szCs w:val="16"/>
              </w:rPr>
            </w:pPr>
            <w:r w:rsidRPr="004E1CF9">
              <w:rPr>
                <w:b/>
                <w:sz w:val="16"/>
                <w:szCs w:val="16"/>
              </w:rPr>
              <w:t>Name of Student</w:t>
            </w:r>
          </w:p>
        </w:tc>
      </w:tr>
      <w:tr w:rsidR="00C13C3F" w:rsidRPr="004E1CF9" w14:paraId="519FDA5A" w14:textId="77777777" w:rsidTr="004E1CF9">
        <w:tc>
          <w:tcPr>
            <w:tcW w:w="4675" w:type="dxa"/>
            <w:shd w:val="clear" w:color="auto" w:fill="auto"/>
            <w:vAlign w:val="center"/>
          </w:tcPr>
          <w:p w14:paraId="3EF4EF81" w14:textId="0C2B187E" w:rsidR="00C13C3F" w:rsidRPr="004E1CF9" w:rsidRDefault="00C13C3F" w:rsidP="00EC6AE6">
            <w:pPr>
              <w:spacing w:after="0" w:line="240" w:lineRule="auto"/>
              <w:jc w:val="center"/>
            </w:pPr>
          </w:p>
        </w:tc>
        <w:tc>
          <w:tcPr>
            <w:tcW w:w="4675" w:type="dxa"/>
            <w:shd w:val="clear" w:color="auto" w:fill="auto"/>
            <w:vAlign w:val="center"/>
          </w:tcPr>
          <w:p w14:paraId="559509A5" w14:textId="4CFFC8AD" w:rsidR="00C13C3F" w:rsidRPr="004E1CF9" w:rsidRDefault="005F426D" w:rsidP="004E1CF9">
            <w:pPr>
              <w:spacing w:after="0" w:line="240" w:lineRule="auto"/>
              <w:jc w:val="center"/>
            </w:pPr>
            <w:r>
              <w:t>Joshua Oliver</w:t>
            </w:r>
          </w:p>
        </w:tc>
      </w:tr>
      <w:tr w:rsidR="00C13C3F" w:rsidRPr="004E1CF9" w14:paraId="21C34BEB" w14:textId="77777777" w:rsidTr="004E1CF9">
        <w:tc>
          <w:tcPr>
            <w:tcW w:w="4675" w:type="dxa"/>
            <w:shd w:val="clear" w:color="auto" w:fill="auto"/>
            <w:vAlign w:val="center"/>
          </w:tcPr>
          <w:p w14:paraId="7C889F9C" w14:textId="77777777" w:rsidR="00C13C3F" w:rsidRPr="004E1CF9" w:rsidRDefault="00C13C3F" w:rsidP="004E1CF9">
            <w:pPr>
              <w:spacing w:after="0" w:line="240" w:lineRule="auto"/>
              <w:jc w:val="center"/>
              <w:rPr>
                <w:b/>
                <w:sz w:val="16"/>
                <w:szCs w:val="16"/>
              </w:rPr>
            </w:pPr>
            <w:r w:rsidRPr="004E1CF9">
              <w:rPr>
                <w:b/>
                <w:sz w:val="16"/>
                <w:szCs w:val="16"/>
              </w:rPr>
              <w:t>Name of Lecturer</w:t>
            </w:r>
          </w:p>
        </w:tc>
        <w:tc>
          <w:tcPr>
            <w:tcW w:w="4675" w:type="dxa"/>
            <w:shd w:val="clear" w:color="auto" w:fill="auto"/>
            <w:vAlign w:val="center"/>
          </w:tcPr>
          <w:p w14:paraId="2060199C" w14:textId="77777777" w:rsidR="00C13C3F" w:rsidRPr="004E1CF9" w:rsidRDefault="00C13C3F" w:rsidP="004E1CF9">
            <w:pPr>
              <w:spacing w:after="0" w:line="240" w:lineRule="auto"/>
              <w:jc w:val="center"/>
              <w:rPr>
                <w:b/>
                <w:sz w:val="16"/>
                <w:szCs w:val="16"/>
              </w:rPr>
            </w:pPr>
            <w:r w:rsidRPr="004E1CF9">
              <w:rPr>
                <w:b/>
                <w:sz w:val="16"/>
                <w:szCs w:val="16"/>
              </w:rPr>
              <w:t>Due Date</w:t>
            </w:r>
          </w:p>
        </w:tc>
      </w:tr>
      <w:tr w:rsidR="00C13C3F" w:rsidRPr="004E1CF9" w14:paraId="23C6176E" w14:textId="77777777" w:rsidTr="004E1CF9">
        <w:tc>
          <w:tcPr>
            <w:tcW w:w="4675" w:type="dxa"/>
            <w:shd w:val="clear" w:color="auto" w:fill="auto"/>
            <w:vAlign w:val="center"/>
          </w:tcPr>
          <w:p w14:paraId="5C442C78" w14:textId="00605F0D" w:rsidR="00C13C3F" w:rsidRPr="004E1CF9" w:rsidRDefault="00C13C3F" w:rsidP="00384CA7">
            <w:pPr>
              <w:spacing w:after="0" w:line="240" w:lineRule="auto"/>
              <w:jc w:val="center"/>
            </w:pPr>
          </w:p>
        </w:tc>
        <w:tc>
          <w:tcPr>
            <w:tcW w:w="4675" w:type="dxa"/>
            <w:shd w:val="clear" w:color="auto" w:fill="auto"/>
            <w:vAlign w:val="center"/>
          </w:tcPr>
          <w:p w14:paraId="3E6AD6FA" w14:textId="70B36274" w:rsidR="00C13C3F" w:rsidRPr="004E1CF9" w:rsidRDefault="00C13C3F" w:rsidP="006255C0">
            <w:pPr>
              <w:spacing w:after="0" w:line="240" w:lineRule="auto"/>
              <w:jc w:val="center"/>
            </w:pPr>
          </w:p>
        </w:tc>
      </w:tr>
      <w:tr w:rsidR="00C13C3F" w:rsidRPr="004E1CF9" w14:paraId="486E39C6" w14:textId="77777777" w:rsidTr="00FE24C1">
        <w:trPr>
          <w:trHeight w:val="68"/>
        </w:trPr>
        <w:tc>
          <w:tcPr>
            <w:tcW w:w="9350" w:type="dxa"/>
            <w:gridSpan w:val="2"/>
            <w:shd w:val="clear" w:color="auto" w:fill="auto"/>
            <w:vAlign w:val="center"/>
          </w:tcPr>
          <w:p w14:paraId="017D8BF0" w14:textId="2CD4F24E" w:rsidR="00C13C3F" w:rsidRPr="004E1CF9" w:rsidRDefault="00C13C3F" w:rsidP="004B34E5">
            <w:pPr>
              <w:spacing w:after="0" w:line="240" w:lineRule="auto"/>
              <w:rPr>
                <w:b/>
                <w:sz w:val="16"/>
              </w:rPr>
            </w:pPr>
            <w:r w:rsidRPr="004E1CF9">
              <w:rPr>
                <w:b/>
                <w:sz w:val="16"/>
                <w:szCs w:val="16"/>
              </w:rPr>
              <w:t xml:space="preserve">Assignment Topic: </w:t>
            </w:r>
            <w:r w:rsidRPr="004E1CF9">
              <w:rPr>
                <w:b/>
                <w:szCs w:val="16"/>
              </w:rPr>
              <w:t xml:space="preserve"> </w:t>
            </w:r>
            <w:r w:rsidR="00FA4F76">
              <w:rPr>
                <w:szCs w:val="16"/>
              </w:rPr>
              <w:t xml:space="preserve"> </w:t>
            </w:r>
          </w:p>
        </w:tc>
      </w:tr>
      <w:tr w:rsidR="00C13C3F" w:rsidRPr="004E1CF9" w14:paraId="0E0EBF4F" w14:textId="77777777" w:rsidTr="004E1CF9">
        <w:trPr>
          <w:trHeight w:val="510"/>
        </w:trPr>
        <w:tc>
          <w:tcPr>
            <w:tcW w:w="9350" w:type="dxa"/>
            <w:gridSpan w:val="2"/>
            <w:shd w:val="clear" w:color="auto" w:fill="auto"/>
          </w:tcPr>
          <w:p w14:paraId="47AB34A0" w14:textId="77777777" w:rsidR="00C13C3F" w:rsidRPr="004E1CF9" w:rsidRDefault="00C13C3F" w:rsidP="004E1CF9">
            <w:pPr>
              <w:spacing w:after="0" w:line="240" w:lineRule="auto"/>
              <w:ind w:left="27"/>
              <w:rPr>
                <w:b/>
                <w:sz w:val="16"/>
              </w:rPr>
            </w:pPr>
            <w:r w:rsidRPr="004E1CF9">
              <w:rPr>
                <w:b/>
                <w:sz w:val="16"/>
              </w:rPr>
              <w:t>Signature of Student</w:t>
            </w:r>
            <w:r w:rsidR="002E5293" w:rsidRPr="004E1CF9">
              <w:rPr>
                <w:b/>
                <w:sz w:val="16"/>
              </w:rPr>
              <w:t xml:space="preserve"> </w:t>
            </w:r>
            <w:r w:rsidR="002E5293" w:rsidRPr="004E1CF9">
              <w:rPr>
                <w:sz w:val="11"/>
              </w:rPr>
              <w:tab/>
            </w:r>
            <w:r w:rsidR="002E5293" w:rsidRPr="004E1CF9">
              <w:rPr>
                <w:b/>
                <w:sz w:val="16"/>
              </w:rPr>
              <w:tab/>
            </w:r>
            <w:r w:rsidR="000E2DD3" w:rsidRPr="004E1CF9">
              <w:rPr>
                <w:sz w:val="14"/>
              </w:rPr>
              <w:t xml:space="preserve">I certify that the attached assignment is my own work and that any material drawn from other sources has been </w:t>
            </w:r>
            <w:r w:rsidR="002E5293" w:rsidRPr="004E1CF9">
              <w:rPr>
                <w:sz w:val="11"/>
              </w:rPr>
              <w:tab/>
            </w:r>
            <w:r w:rsidR="002E5293" w:rsidRPr="004E1CF9">
              <w:rPr>
                <w:sz w:val="11"/>
              </w:rPr>
              <w:tab/>
            </w:r>
            <w:r w:rsidR="00CB7254">
              <w:rPr>
                <w:sz w:val="11"/>
              </w:rPr>
              <w:t>Joshua Oliver</w:t>
            </w:r>
            <w:r w:rsidR="002E5293" w:rsidRPr="004E1CF9">
              <w:rPr>
                <w:sz w:val="11"/>
              </w:rPr>
              <w:tab/>
            </w:r>
            <w:r w:rsidR="002E5293" w:rsidRPr="004E1CF9">
              <w:rPr>
                <w:sz w:val="11"/>
              </w:rPr>
              <w:tab/>
            </w:r>
            <w:r w:rsidR="000E2DD3" w:rsidRPr="004E1CF9">
              <w:rPr>
                <w:sz w:val="14"/>
              </w:rPr>
              <w:t xml:space="preserve">acknowledged. I hereby give permission for </w:t>
            </w:r>
            <w:r w:rsidR="006C314C" w:rsidRPr="004E1CF9">
              <w:rPr>
                <w:sz w:val="14"/>
              </w:rPr>
              <w:t>PBC</w:t>
            </w:r>
            <w:r w:rsidR="000E2DD3" w:rsidRPr="004E1CF9">
              <w:rPr>
                <w:sz w:val="14"/>
              </w:rPr>
              <w:t xml:space="preserve"> to make a copy of this assignment for quality assurance purposes.</w:t>
            </w:r>
          </w:p>
        </w:tc>
      </w:tr>
    </w:tbl>
    <w:p w14:paraId="66CE03BA" w14:textId="77777777" w:rsidR="00C13C3F" w:rsidRPr="00C13C3F" w:rsidRDefault="00C13C3F" w:rsidP="00C13C3F">
      <w:pPr>
        <w:jc w:val="center"/>
        <w:rPr>
          <w:b/>
          <w:sz w:val="28"/>
        </w:rPr>
      </w:pPr>
      <w:r w:rsidRPr="00C13C3F">
        <w:rPr>
          <w:b/>
          <w:sz w:val="28"/>
        </w:rPr>
        <w:t>Assignment Cover Sheet</w:t>
      </w:r>
    </w:p>
    <w:p w14:paraId="0871E219" w14:textId="77777777" w:rsidR="00C13C3F" w:rsidRDefault="00C13C3F" w:rsidP="00113BCC">
      <w:pPr>
        <w:spacing w:after="0" w:line="276" w:lineRule="auto"/>
        <w:jc w:val="center"/>
        <w:rPr>
          <w:sz w:val="11"/>
        </w:rPr>
      </w:pPr>
      <w:r w:rsidRPr="000E2DD3">
        <w:rPr>
          <w:sz w:val="11"/>
        </w:rPr>
        <w:t>Copyright for assignments remains the property of the student. Should further reproduction of an assignment be required by the College, appropriate authorisation will be sought from the student.</w:t>
      </w:r>
    </w:p>
    <w:p w14:paraId="13FB7F4C" w14:textId="77777777" w:rsidR="000E2DD3" w:rsidRPr="000E2DD3" w:rsidRDefault="000E2DD3" w:rsidP="000E2DD3">
      <w:pPr>
        <w:spacing w:after="0" w:line="276" w:lineRule="auto"/>
        <w:rPr>
          <w:sz w:val="11"/>
        </w:rPr>
      </w:pPr>
    </w:p>
    <w:p w14:paraId="324F5283" w14:textId="77777777" w:rsidR="00C13C3F" w:rsidRPr="000E2DD3" w:rsidRDefault="00C13C3F" w:rsidP="005632B4">
      <w:pPr>
        <w:spacing w:after="0" w:line="276" w:lineRule="auto"/>
        <w:jc w:val="center"/>
        <w:outlineLvl w:val="0"/>
        <w:rPr>
          <w:b/>
          <w:sz w:val="16"/>
        </w:rPr>
      </w:pPr>
      <w:r w:rsidRPr="000E2DD3">
        <w:rPr>
          <w:b/>
          <w:sz w:val="16"/>
        </w:rPr>
        <w:t>POLICY PROCEDURES AND PENALTIES ON LATE ASSIGNMENTS</w:t>
      </w:r>
    </w:p>
    <w:p w14:paraId="281D4581" w14:textId="77777777" w:rsidR="00C13C3F" w:rsidRDefault="000E2DD3" w:rsidP="000E2DD3">
      <w:pPr>
        <w:spacing w:after="0"/>
        <w:rPr>
          <w:sz w:val="11"/>
        </w:rPr>
      </w:pPr>
      <w:r>
        <w:rPr>
          <w:sz w:val="11"/>
        </w:rPr>
        <w:t>R</w:t>
      </w:r>
      <w:r w:rsidR="00C13C3F" w:rsidRPr="000E2DD3">
        <w:rPr>
          <w:sz w:val="11"/>
        </w:rPr>
        <w:t>efer to the Late Assessment Items Policy and the Deferral of Assessment Items Policy for full details. Details below are summary from these policies and should be used in c</w:t>
      </w:r>
      <w:r>
        <w:rPr>
          <w:sz w:val="11"/>
        </w:rPr>
        <w:t>onjunction with these policies.</w:t>
      </w:r>
    </w:p>
    <w:p w14:paraId="06003E82" w14:textId="77777777" w:rsidR="000E2DD3" w:rsidRPr="000E2DD3" w:rsidRDefault="002E5293" w:rsidP="000E2DD3">
      <w:pPr>
        <w:spacing w:after="0"/>
        <w:rPr>
          <w:sz w:val="11"/>
        </w:rPr>
      </w:pPr>
      <w:r>
        <w:rPr>
          <w:sz w:val="11"/>
        </w:rPr>
        <w:tab/>
      </w:r>
      <w:r>
        <w:rPr>
          <w:sz w:val="11"/>
        </w:rPr>
        <w:tab/>
      </w:r>
      <w:r>
        <w:rPr>
          <w:sz w:val="11"/>
        </w:rPr>
        <w:tab/>
      </w:r>
      <w:r>
        <w:rPr>
          <w:sz w:val="11"/>
        </w:rPr>
        <w:tab/>
      </w:r>
    </w:p>
    <w:p w14:paraId="526AB022" w14:textId="77777777" w:rsidR="00C13C3F" w:rsidRPr="000E2DD3" w:rsidRDefault="000E2DD3" w:rsidP="000E2DD3">
      <w:pPr>
        <w:spacing w:after="0"/>
        <w:rPr>
          <w:sz w:val="11"/>
        </w:rPr>
      </w:pPr>
      <w:r>
        <w:rPr>
          <w:sz w:val="11"/>
        </w:rPr>
        <w:t xml:space="preserve">1. </w:t>
      </w:r>
      <w:r w:rsidR="00C13C3F" w:rsidRPr="000E2DD3">
        <w:rPr>
          <w:sz w:val="11"/>
        </w:rPr>
        <w:t>To avoid penalties for late assessment make an application in writing on the 'Application for Extension of Assessment Item' form for an ext</w:t>
      </w:r>
      <w:r>
        <w:rPr>
          <w:sz w:val="11"/>
        </w:rPr>
        <w:t xml:space="preserve">ension of the submission date. </w:t>
      </w:r>
    </w:p>
    <w:p w14:paraId="61F3D6F3" w14:textId="77777777" w:rsidR="00C13C3F" w:rsidRPr="000E2DD3" w:rsidRDefault="00C13C3F" w:rsidP="000E2DD3">
      <w:pPr>
        <w:spacing w:after="0"/>
        <w:rPr>
          <w:sz w:val="11"/>
        </w:rPr>
      </w:pPr>
      <w:r w:rsidRPr="000E2DD3">
        <w:rPr>
          <w:sz w:val="11"/>
        </w:rPr>
        <w:t>2.</w:t>
      </w:r>
      <w:r w:rsidR="000E2DD3">
        <w:rPr>
          <w:sz w:val="11"/>
        </w:rPr>
        <w:t xml:space="preserve"> </w:t>
      </w:r>
      <w:r w:rsidRPr="000E2DD3">
        <w:rPr>
          <w:sz w:val="11"/>
        </w:rPr>
        <w:t>Deferral of assignments for not more than one week requires the wri</w:t>
      </w:r>
      <w:r w:rsidR="000E2DD3">
        <w:rPr>
          <w:sz w:val="11"/>
        </w:rPr>
        <w:t xml:space="preserve">tten approval of the lecturer. </w:t>
      </w:r>
    </w:p>
    <w:p w14:paraId="628A16DF" w14:textId="77777777" w:rsidR="00C13C3F" w:rsidRPr="000E2DD3" w:rsidRDefault="00C13C3F" w:rsidP="000E2DD3">
      <w:pPr>
        <w:spacing w:after="0"/>
        <w:rPr>
          <w:sz w:val="11"/>
        </w:rPr>
      </w:pPr>
      <w:r w:rsidRPr="000E2DD3">
        <w:rPr>
          <w:sz w:val="11"/>
        </w:rPr>
        <w:t>3.</w:t>
      </w:r>
      <w:r w:rsidR="000E2DD3">
        <w:rPr>
          <w:sz w:val="11"/>
        </w:rPr>
        <w:t xml:space="preserve"> </w:t>
      </w:r>
      <w:r w:rsidRPr="000E2DD3">
        <w:rPr>
          <w:sz w:val="11"/>
        </w:rPr>
        <w:t xml:space="preserve">Deferral of assignments for more than one week also requires the written </w:t>
      </w:r>
      <w:r w:rsidR="000E2DD3">
        <w:rPr>
          <w:sz w:val="11"/>
        </w:rPr>
        <w:t xml:space="preserve">approval of the Academic Dean. </w:t>
      </w:r>
    </w:p>
    <w:p w14:paraId="669C46BF" w14:textId="77777777" w:rsidR="00C13C3F" w:rsidRPr="000E2DD3" w:rsidRDefault="00C13C3F" w:rsidP="000E2DD3">
      <w:pPr>
        <w:spacing w:after="0"/>
        <w:ind w:left="142" w:hanging="142"/>
        <w:rPr>
          <w:sz w:val="11"/>
        </w:rPr>
      </w:pPr>
      <w:r w:rsidRPr="000E2DD3">
        <w:rPr>
          <w:sz w:val="11"/>
        </w:rPr>
        <w:t>4.</w:t>
      </w:r>
      <w:r w:rsidR="000E2DD3">
        <w:rPr>
          <w:sz w:val="11"/>
        </w:rPr>
        <w:t xml:space="preserve"> </w:t>
      </w:r>
      <w:r w:rsidRPr="000E2DD3">
        <w:rPr>
          <w:sz w:val="11"/>
        </w:rPr>
        <w:t xml:space="preserve">Assignments submitted after the normal date without an approved 'Application for Extension of Assessment Item' form attached will be treated as a late assignment. Late </w:t>
      </w:r>
      <w:r w:rsidR="00DE0708" w:rsidRPr="000E2DD3">
        <w:rPr>
          <w:sz w:val="11"/>
        </w:rPr>
        <w:t>assignments</w:t>
      </w:r>
      <w:r w:rsidRPr="000E2DD3">
        <w:rPr>
          <w:sz w:val="11"/>
        </w:rPr>
        <w:t xml:space="preserve"> incur a penalty of 10% of the value of the assignment for the first week overdue and shall not be awarded more than 50% if submitted in the second overdue week. Assignments more than two weeks late will not be accepted with the result the student will automatically fail the unit (See</w:t>
      </w:r>
      <w:r w:rsidR="000E2DD3">
        <w:rPr>
          <w:sz w:val="11"/>
        </w:rPr>
        <w:t xml:space="preserve"> Late Assessment Item Policy). </w:t>
      </w:r>
    </w:p>
    <w:p w14:paraId="1452F025" w14:textId="77777777" w:rsidR="00C13C3F" w:rsidRDefault="000E2DD3" w:rsidP="002B086D">
      <w:pPr>
        <w:spacing w:after="0"/>
        <w:ind w:left="142" w:hanging="142"/>
        <w:jc w:val="both"/>
        <w:rPr>
          <w:sz w:val="11"/>
        </w:rPr>
      </w:pPr>
      <w:r>
        <w:rPr>
          <w:sz w:val="11"/>
        </w:rPr>
        <w:t xml:space="preserve">5. </w:t>
      </w:r>
      <w:r w:rsidR="00C13C3F" w:rsidRPr="000E2DD3">
        <w:rPr>
          <w:sz w:val="11"/>
        </w:rPr>
        <w:t>Where a student has been granted a deferral of an assignment (points 1 or 2 above), the assignment must be submitted no later than the extended date and be submitted with the approved 'Application for Extension of Assessment Item' form attached. Assignments submitted after the approved extension date will not be accepted, with the result the student will automatically fail the unit.</w:t>
      </w:r>
    </w:p>
    <w:p w14:paraId="4CD37E5A" w14:textId="77777777" w:rsidR="000E2DD3" w:rsidRDefault="000E2DD3" w:rsidP="000E2DD3">
      <w:pPr>
        <w:spacing w:after="0"/>
        <w:ind w:left="142" w:hanging="142"/>
        <w:rPr>
          <w:sz w:val="11"/>
        </w:rPr>
      </w:pPr>
    </w:p>
    <w:p w14:paraId="68A32466" w14:textId="77777777" w:rsidR="000E2DD3" w:rsidRDefault="000E2DD3" w:rsidP="000E2DD3">
      <w:pPr>
        <w:spacing w:after="0"/>
        <w:rPr>
          <w:sz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176A" w:rsidRPr="004E1CF9" w14:paraId="1C0F87F6" w14:textId="77777777" w:rsidTr="004E1CF9">
        <w:trPr>
          <w:trHeight w:val="283"/>
        </w:trPr>
        <w:tc>
          <w:tcPr>
            <w:tcW w:w="9016" w:type="dxa"/>
            <w:shd w:val="clear" w:color="auto" w:fill="auto"/>
          </w:tcPr>
          <w:p w14:paraId="55B857DC" w14:textId="77777777" w:rsidR="00AE176A" w:rsidRPr="004E1CF9" w:rsidRDefault="00AE176A" w:rsidP="004E1CF9">
            <w:pPr>
              <w:spacing w:after="0" w:line="240" w:lineRule="auto"/>
              <w:rPr>
                <w:b/>
                <w:sz w:val="18"/>
                <w:szCs w:val="18"/>
              </w:rPr>
            </w:pPr>
            <w:r w:rsidRPr="004E1CF9">
              <w:rPr>
                <w:b/>
                <w:sz w:val="18"/>
                <w:szCs w:val="18"/>
              </w:rPr>
              <w:t>Items Relating to Content</w:t>
            </w:r>
          </w:p>
        </w:tc>
      </w:tr>
      <w:tr w:rsidR="00AE176A" w:rsidRPr="004E1CF9" w14:paraId="757E797C" w14:textId="77777777" w:rsidTr="004E1CF9">
        <w:trPr>
          <w:trHeight w:val="1417"/>
        </w:trPr>
        <w:tc>
          <w:tcPr>
            <w:tcW w:w="9350" w:type="dxa"/>
            <w:shd w:val="clear" w:color="auto" w:fill="auto"/>
          </w:tcPr>
          <w:p w14:paraId="1ADFB792" w14:textId="77777777" w:rsidR="00AE176A" w:rsidRPr="004E1CF9" w:rsidRDefault="00AE176A" w:rsidP="004E1CF9">
            <w:pPr>
              <w:spacing w:after="0" w:line="240" w:lineRule="auto"/>
              <w:rPr>
                <w:sz w:val="18"/>
                <w:szCs w:val="18"/>
              </w:rPr>
            </w:pPr>
            <w:r w:rsidRPr="004E1CF9">
              <w:rPr>
                <w:sz w:val="18"/>
                <w:szCs w:val="18"/>
              </w:rPr>
              <w:t>Topic interaction and logical argument</w:t>
            </w:r>
          </w:p>
          <w:p w14:paraId="13920F4B" w14:textId="77777777" w:rsidR="00AE176A" w:rsidRPr="004E1CF9" w:rsidRDefault="00AE176A" w:rsidP="004E1CF9">
            <w:pPr>
              <w:spacing w:after="0" w:line="240" w:lineRule="auto"/>
              <w:rPr>
                <w:sz w:val="18"/>
                <w:szCs w:val="18"/>
              </w:rPr>
            </w:pPr>
          </w:p>
          <w:p w14:paraId="65616D03" w14:textId="77777777" w:rsidR="00AE176A" w:rsidRPr="004E1CF9" w:rsidRDefault="00AE176A" w:rsidP="004E1CF9">
            <w:pPr>
              <w:spacing w:after="0" w:line="240" w:lineRule="auto"/>
              <w:rPr>
                <w:sz w:val="18"/>
                <w:szCs w:val="18"/>
              </w:rPr>
            </w:pPr>
          </w:p>
          <w:p w14:paraId="659FF1D7" w14:textId="77777777" w:rsidR="00AE176A" w:rsidRPr="004E1CF9" w:rsidRDefault="00AE176A" w:rsidP="004E1CF9">
            <w:pPr>
              <w:spacing w:after="0" w:line="240" w:lineRule="auto"/>
              <w:rPr>
                <w:sz w:val="18"/>
                <w:szCs w:val="18"/>
              </w:rPr>
            </w:pPr>
          </w:p>
          <w:p w14:paraId="440DB892" w14:textId="77777777" w:rsidR="00AE176A" w:rsidRPr="004E1CF9" w:rsidRDefault="00AE176A" w:rsidP="004E1CF9">
            <w:pPr>
              <w:spacing w:after="0" w:line="240" w:lineRule="auto"/>
              <w:rPr>
                <w:sz w:val="18"/>
                <w:szCs w:val="18"/>
              </w:rPr>
            </w:pPr>
          </w:p>
          <w:p w14:paraId="5D6E8F5B" w14:textId="77777777" w:rsidR="00AE176A" w:rsidRPr="004E1CF9" w:rsidRDefault="00AE176A" w:rsidP="004E1CF9">
            <w:pPr>
              <w:spacing w:after="0" w:line="240" w:lineRule="auto"/>
              <w:jc w:val="right"/>
              <w:rPr>
                <w:b/>
                <w:smallCaps/>
                <w:sz w:val="14"/>
                <w:szCs w:val="18"/>
                <w:u w:val="dotted"/>
              </w:rPr>
            </w:pPr>
            <w:r w:rsidRPr="004E1CF9">
              <w:rPr>
                <w:b/>
                <w:smallCaps/>
                <w:sz w:val="14"/>
                <w:szCs w:val="18"/>
                <w:u w:val="dotted"/>
              </w:rPr>
              <w:t>| Excellent |        | Very Good |         | Good |         | Satisfactory |         | Unsatisfactory |         |</w:t>
            </w:r>
          </w:p>
        </w:tc>
      </w:tr>
      <w:tr w:rsidR="00AE176A" w:rsidRPr="004E1CF9" w14:paraId="637A513E" w14:textId="77777777" w:rsidTr="004E1CF9">
        <w:trPr>
          <w:trHeight w:val="1417"/>
        </w:trPr>
        <w:tc>
          <w:tcPr>
            <w:tcW w:w="9350" w:type="dxa"/>
            <w:shd w:val="clear" w:color="auto" w:fill="auto"/>
          </w:tcPr>
          <w:p w14:paraId="10078BAD" w14:textId="77777777" w:rsidR="00AE176A" w:rsidRPr="004E1CF9" w:rsidRDefault="00AE176A" w:rsidP="004E1CF9">
            <w:pPr>
              <w:spacing w:after="0" w:line="240" w:lineRule="auto"/>
              <w:rPr>
                <w:sz w:val="18"/>
                <w:szCs w:val="18"/>
              </w:rPr>
            </w:pPr>
            <w:r w:rsidRPr="004E1CF9">
              <w:rPr>
                <w:sz w:val="18"/>
                <w:szCs w:val="18"/>
              </w:rPr>
              <w:t>Identification and explanation of key aspects of the topic</w:t>
            </w:r>
          </w:p>
          <w:p w14:paraId="0C86289E" w14:textId="77777777" w:rsidR="00AE176A" w:rsidRPr="004E1CF9" w:rsidRDefault="00AE176A" w:rsidP="004E1CF9">
            <w:pPr>
              <w:spacing w:after="0" w:line="240" w:lineRule="auto"/>
              <w:rPr>
                <w:sz w:val="18"/>
                <w:szCs w:val="18"/>
              </w:rPr>
            </w:pPr>
          </w:p>
          <w:p w14:paraId="11D0F4CA" w14:textId="77777777" w:rsidR="00AE176A" w:rsidRPr="004E1CF9" w:rsidRDefault="00AE176A" w:rsidP="004E1CF9">
            <w:pPr>
              <w:spacing w:after="0" w:line="240" w:lineRule="auto"/>
              <w:rPr>
                <w:sz w:val="18"/>
                <w:szCs w:val="18"/>
              </w:rPr>
            </w:pPr>
          </w:p>
          <w:p w14:paraId="184BB67D" w14:textId="77777777" w:rsidR="00AE176A" w:rsidRPr="004E1CF9" w:rsidRDefault="00AE176A" w:rsidP="004E1CF9">
            <w:pPr>
              <w:spacing w:after="0" w:line="240" w:lineRule="auto"/>
              <w:rPr>
                <w:sz w:val="18"/>
                <w:szCs w:val="18"/>
              </w:rPr>
            </w:pPr>
          </w:p>
          <w:p w14:paraId="2BA4895E" w14:textId="77777777" w:rsidR="00AE176A" w:rsidRPr="004E1CF9" w:rsidRDefault="00AE176A" w:rsidP="004E1CF9">
            <w:pPr>
              <w:spacing w:after="0" w:line="240" w:lineRule="auto"/>
              <w:rPr>
                <w:sz w:val="18"/>
                <w:szCs w:val="18"/>
              </w:rPr>
            </w:pPr>
          </w:p>
          <w:p w14:paraId="62369837" w14:textId="77777777" w:rsidR="00AE176A" w:rsidRPr="004E1CF9" w:rsidRDefault="00AE176A" w:rsidP="004E1CF9">
            <w:pPr>
              <w:spacing w:after="0" w:line="240" w:lineRule="auto"/>
              <w:jc w:val="right"/>
              <w:rPr>
                <w:sz w:val="18"/>
                <w:szCs w:val="18"/>
              </w:rPr>
            </w:pPr>
            <w:r w:rsidRPr="004E1CF9">
              <w:rPr>
                <w:b/>
                <w:smallCaps/>
                <w:sz w:val="14"/>
                <w:szCs w:val="18"/>
                <w:u w:val="dotted"/>
              </w:rPr>
              <w:t>| Excellent |        | Very Good |         | Good |         | Satisfactory |         | Unsatisfactory |         |</w:t>
            </w:r>
          </w:p>
        </w:tc>
      </w:tr>
      <w:tr w:rsidR="00AE176A" w:rsidRPr="004E1CF9" w14:paraId="5EC45D2B" w14:textId="77777777" w:rsidTr="004E1CF9">
        <w:trPr>
          <w:trHeight w:val="1417"/>
        </w:trPr>
        <w:tc>
          <w:tcPr>
            <w:tcW w:w="9350" w:type="dxa"/>
            <w:shd w:val="clear" w:color="auto" w:fill="auto"/>
          </w:tcPr>
          <w:p w14:paraId="668B9A80" w14:textId="77777777" w:rsidR="00AE176A" w:rsidRPr="004E1CF9" w:rsidRDefault="00AE176A" w:rsidP="004E1CF9">
            <w:pPr>
              <w:spacing w:after="0" w:line="240" w:lineRule="auto"/>
              <w:rPr>
                <w:sz w:val="18"/>
                <w:szCs w:val="18"/>
              </w:rPr>
            </w:pPr>
            <w:r w:rsidRPr="004E1CF9">
              <w:rPr>
                <w:sz w:val="18"/>
                <w:szCs w:val="18"/>
              </w:rPr>
              <w:t>Critical thinking and presentation of original ideas</w:t>
            </w:r>
          </w:p>
          <w:p w14:paraId="14B31EAF" w14:textId="77777777" w:rsidR="00AE176A" w:rsidRPr="004E1CF9" w:rsidRDefault="00AE176A" w:rsidP="004E1CF9">
            <w:pPr>
              <w:spacing w:after="0" w:line="240" w:lineRule="auto"/>
              <w:rPr>
                <w:sz w:val="18"/>
                <w:szCs w:val="18"/>
              </w:rPr>
            </w:pPr>
          </w:p>
          <w:p w14:paraId="36ACCE8E" w14:textId="77777777" w:rsidR="00AE176A" w:rsidRPr="004E1CF9" w:rsidRDefault="00AE176A" w:rsidP="004E1CF9">
            <w:pPr>
              <w:spacing w:after="0" w:line="240" w:lineRule="auto"/>
              <w:rPr>
                <w:sz w:val="18"/>
                <w:szCs w:val="18"/>
              </w:rPr>
            </w:pPr>
          </w:p>
          <w:p w14:paraId="1E7CF328" w14:textId="77777777" w:rsidR="00AE176A" w:rsidRPr="004E1CF9" w:rsidRDefault="00AE176A" w:rsidP="004E1CF9">
            <w:pPr>
              <w:spacing w:after="0" w:line="240" w:lineRule="auto"/>
              <w:rPr>
                <w:sz w:val="18"/>
                <w:szCs w:val="18"/>
              </w:rPr>
            </w:pPr>
          </w:p>
          <w:p w14:paraId="3A8909A4" w14:textId="77777777" w:rsidR="00AE176A" w:rsidRPr="004E1CF9" w:rsidRDefault="00AE176A" w:rsidP="004E1CF9">
            <w:pPr>
              <w:spacing w:after="0" w:line="240" w:lineRule="auto"/>
              <w:rPr>
                <w:sz w:val="18"/>
                <w:szCs w:val="18"/>
              </w:rPr>
            </w:pPr>
          </w:p>
          <w:p w14:paraId="3643B6B0" w14:textId="77777777" w:rsidR="00AE176A" w:rsidRPr="004E1CF9" w:rsidRDefault="00AE176A" w:rsidP="004E1CF9">
            <w:pPr>
              <w:spacing w:after="0" w:line="240" w:lineRule="auto"/>
              <w:jc w:val="right"/>
              <w:rPr>
                <w:sz w:val="18"/>
                <w:szCs w:val="18"/>
              </w:rPr>
            </w:pPr>
            <w:r w:rsidRPr="004E1CF9">
              <w:rPr>
                <w:b/>
                <w:smallCaps/>
                <w:sz w:val="14"/>
                <w:szCs w:val="18"/>
                <w:u w:val="dotted"/>
              </w:rPr>
              <w:t>| Excellent |        | Very Good |         | Good |         | Satisfactory |         | Unsatisfactory |         |</w:t>
            </w:r>
          </w:p>
        </w:tc>
      </w:tr>
      <w:tr w:rsidR="00AE176A" w:rsidRPr="004E1CF9" w14:paraId="160A6C32" w14:textId="77777777" w:rsidTr="004E1CF9">
        <w:trPr>
          <w:trHeight w:val="1417"/>
        </w:trPr>
        <w:tc>
          <w:tcPr>
            <w:tcW w:w="9350" w:type="dxa"/>
            <w:shd w:val="clear" w:color="auto" w:fill="auto"/>
          </w:tcPr>
          <w:p w14:paraId="2E3735A8" w14:textId="77777777" w:rsidR="00AE176A" w:rsidRPr="004E1CF9" w:rsidRDefault="00AE176A" w:rsidP="004E1CF9">
            <w:pPr>
              <w:spacing w:after="0" w:line="240" w:lineRule="auto"/>
              <w:rPr>
                <w:sz w:val="18"/>
                <w:szCs w:val="18"/>
              </w:rPr>
            </w:pPr>
            <w:r w:rsidRPr="004E1CF9">
              <w:rPr>
                <w:sz w:val="18"/>
                <w:szCs w:val="18"/>
              </w:rPr>
              <w:t>Other relevant interpretations and views</w:t>
            </w:r>
          </w:p>
          <w:p w14:paraId="17122B40" w14:textId="77777777" w:rsidR="00AE176A" w:rsidRPr="004E1CF9" w:rsidRDefault="00AE176A" w:rsidP="004E1CF9">
            <w:pPr>
              <w:spacing w:after="0" w:line="240" w:lineRule="auto"/>
              <w:rPr>
                <w:sz w:val="18"/>
                <w:szCs w:val="18"/>
              </w:rPr>
            </w:pPr>
          </w:p>
          <w:p w14:paraId="2F11F916" w14:textId="77777777" w:rsidR="00AE176A" w:rsidRPr="004E1CF9" w:rsidRDefault="00AE176A" w:rsidP="004E1CF9">
            <w:pPr>
              <w:spacing w:after="0" w:line="240" w:lineRule="auto"/>
              <w:rPr>
                <w:sz w:val="18"/>
                <w:szCs w:val="18"/>
              </w:rPr>
            </w:pPr>
          </w:p>
          <w:p w14:paraId="5F8D9BBB" w14:textId="77777777" w:rsidR="00AE176A" w:rsidRPr="004E1CF9" w:rsidRDefault="00AE176A" w:rsidP="004E1CF9">
            <w:pPr>
              <w:spacing w:after="0" w:line="240" w:lineRule="auto"/>
              <w:rPr>
                <w:sz w:val="18"/>
                <w:szCs w:val="18"/>
              </w:rPr>
            </w:pPr>
          </w:p>
          <w:p w14:paraId="569C2D7F" w14:textId="77777777" w:rsidR="00AE176A" w:rsidRPr="004E1CF9" w:rsidRDefault="00AE176A" w:rsidP="004E1CF9">
            <w:pPr>
              <w:spacing w:after="0" w:line="240" w:lineRule="auto"/>
              <w:rPr>
                <w:sz w:val="18"/>
                <w:szCs w:val="18"/>
              </w:rPr>
            </w:pPr>
          </w:p>
          <w:p w14:paraId="408A55CD" w14:textId="77777777" w:rsidR="00AE176A" w:rsidRPr="004E1CF9" w:rsidRDefault="00AE176A" w:rsidP="004E1CF9">
            <w:pPr>
              <w:spacing w:after="0" w:line="240" w:lineRule="auto"/>
              <w:jc w:val="right"/>
              <w:rPr>
                <w:sz w:val="18"/>
                <w:szCs w:val="18"/>
              </w:rPr>
            </w:pPr>
            <w:r w:rsidRPr="004E1CF9">
              <w:rPr>
                <w:b/>
                <w:smallCaps/>
                <w:sz w:val="14"/>
                <w:szCs w:val="18"/>
                <w:u w:val="dotted"/>
              </w:rPr>
              <w:t>| Excellent |        | Very Good |         | Good |         | Satisfactory |         | Unsatisfactory |         |</w:t>
            </w:r>
          </w:p>
        </w:tc>
      </w:tr>
      <w:tr w:rsidR="00AE176A" w:rsidRPr="004E1CF9" w14:paraId="019E2F9C" w14:textId="77777777" w:rsidTr="004E1CF9">
        <w:trPr>
          <w:trHeight w:val="1417"/>
        </w:trPr>
        <w:tc>
          <w:tcPr>
            <w:tcW w:w="9350" w:type="dxa"/>
            <w:shd w:val="clear" w:color="auto" w:fill="auto"/>
          </w:tcPr>
          <w:p w14:paraId="28E58206" w14:textId="77777777" w:rsidR="00AE176A" w:rsidRPr="004E1CF9" w:rsidRDefault="00AE176A" w:rsidP="004E1CF9">
            <w:pPr>
              <w:spacing w:after="0" w:line="240" w:lineRule="auto"/>
              <w:rPr>
                <w:sz w:val="18"/>
                <w:szCs w:val="18"/>
              </w:rPr>
            </w:pPr>
            <w:r w:rsidRPr="004E1CF9">
              <w:rPr>
                <w:sz w:val="18"/>
                <w:szCs w:val="18"/>
              </w:rPr>
              <w:t>Concepts and terminology</w:t>
            </w:r>
          </w:p>
          <w:p w14:paraId="07B9DB14" w14:textId="77777777" w:rsidR="00AE176A" w:rsidRPr="004E1CF9" w:rsidRDefault="00AE176A" w:rsidP="004E1CF9">
            <w:pPr>
              <w:spacing w:after="0" w:line="240" w:lineRule="auto"/>
              <w:rPr>
                <w:sz w:val="18"/>
                <w:szCs w:val="18"/>
              </w:rPr>
            </w:pPr>
          </w:p>
          <w:p w14:paraId="001638E7" w14:textId="77777777" w:rsidR="00AE176A" w:rsidRPr="004E1CF9" w:rsidRDefault="00AE176A" w:rsidP="004E1CF9">
            <w:pPr>
              <w:spacing w:after="0" w:line="240" w:lineRule="auto"/>
              <w:rPr>
                <w:sz w:val="18"/>
                <w:szCs w:val="18"/>
              </w:rPr>
            </w:pPr>
          </w:p>
          <w:p w14:paraId="6F91B6F4" w14:textId="77777777" w:rsidR="00AE176A" w:rsidRPr="004E1CF9" w:rsidRDefault="00AE176A" w:rsidP="004E1CF9">
            <w:pPr>
              <w:spacing w:after="0" w:line="240" w:lineRule="auto"/>
              <w:rPr>
                <w:sz w:val="18"/>
                <w:szCs w:val="18"/>
              </w:rPr>
            </w:pPr>
          </w:p>
          <w:p w14:paraId="4424A1F5" w14:textId="77777777" w:rsidR="00AE176A" w:rsidRPr="004E1CF9" w:rsidRDefault="00AE176A" w:rsidP="004E1CF9">
            <w:pPr>
              <w:spacing w:after="0" w:line="240" w:lineRule="auto"/>
              <w:rPr>
                <w:sz w:val="18"/>
                <w:szCs w:val="18"/>
              </w:rPr>
            </w:pPr>
          </w:p>
          <w:p w14:paraId="4C660A19" w14:textId="77777777" w:rsidR="00AE176A" w:rsidRPr="004E1CF9" w:rsidRDefault="00AE176A" w:rsidP="004E1CF9">
            <w:pPr>
              <w:spacing w:after="0" w:line="240" w:lineRule="auto"/>
              <w:jc w:val="right"/>
              <w:rPr>
                <w:sz w:val="18"/>
                <w:szCs w:val="18"/>
              </w:rPr>
            </w:pPr>
            <w:r w:rsidRPr="004E1CF9">
              <w:rPr>
                <w:b/>
                <w:smallCaps/>
                <w:sz w:val="14"/>
                <w:szCs w:val="18"/>
                <w:u w:val="dotted"/>
              </w:rPr>
              <w:t>| Excellent |        | Very Good |         | Good |         | Satisfactory |         | Unsatisfactory |         |</w:t>
            </w:r>
          </w:p>
        </w:tc>
      </w:tr>
      <w:tr w:rsidR="00AE176A" w:rsidRPr="004E1CF9" w14:paraId="0A3E72E6" w14:textId="77777777" w:rsidTr="004E1CF9">
        <w:trPr>
          <w:trHeight w:val="1417"/>
        </w:trPr>
        <w:tc>
          <w:tcPr>
            <w:tcW w:w="9350" w:type="dxa"/>
            <w:shd w:val="clear" w:color="auto" w:fill="auto"/>
          </w:tcPr>
          <w:p w14:paraId="2C9534F0" w14:textId="77777777" w:rsidR="00AE176A" w:rsidRPr="004E1CF9" w:rsidRDefault="00AE176A" w:rsidP="004E1CF9">
            <w:pPr>
              <w:spacing w:after="0" w:line="240" w:lineRule="auto"/>
              <w:rPr>
                <w:sz w:val="18"/>
                <w:szCs w:val="18"/>
              </w:rPr>
            </w:pPr>
            <w:r w:rsidRPr="004E1CF9">
              <w:rPr>
                <w:sz w:val="18"/>
                <w:szCs w:val="18"/>
              </w:rPr>
              <w:lastRenderedPageBreak/>
              <w:t>Validation of arguments</w:t>
            </w:r>
          </w:p>
          <w:p w14:paraId="731C96AE" w14:textId="77777777" w:rsidR="00AE176A" w:rsidRPr="004E1CF9" w:rsidRDefault="00AE176A" w:rsidP="004E1CF9">
            <w:pPr>
              <w:spacing w:after="0" w:line="240" w:lineRule="auto"/>
              <w:rPr>
                <w:sz w:val="18"/>
                <w:szCs w:val="18"/>
              </w:rPr>
            </w:pPr>
          </w:p>
          <w:p w14:paraId="2ACD7F18" w14:textId="77777777" w:rsidR="00AE176A" w:rsidRPr="004E1CF9" w:rsidRDefault="00AE176A" w:rsidP="004E1CF9">
            <w:pPr>
              <w:spacing w:after="0" w:line="240" w:lineRule="auto"/>
              <w:rPr>
                <w:sz w:val="18"/>
                <w:szCs w:val="18"/>
              </w:rPr>
            </w:pPr>
          </w:p>
          <w:p w14:paraId="289190EA" w14:textId="77777777" w:rsidR="00AE176A" w:rsidRPr="004E1CF9" w:rsidRDefault="00AE176A" w:rsidP="004E1CF9">
            <w:pPr>
              <w:spacing w:after="0" w:line="240" w:lineRule="auto"/>
              <w:rPr>
                <w:sz w:val="18"/>
                <w:szCs w:val="18"/>
              </w:rPr>
            </w:pPr>
          </w:p>
          <w:p w14:paraId="737128A3" w14:textId="77777777" w:rsidR="00AE176A" w:rsidRPr="004E1CF9" w:rsidRDefault="00AE176A" w:rsidP="004E1CF9">
            <w:pPr>
              <w:spacing w:after="0" w:line="240" w:lineRule="auto"/>
              <w:rPr>
                <w:sz w:val="18"/>
                <w:szCs w:val="18"/>
              </w:rPr>
            </w:pPr>
          </w:p>
          <w:p w14:paraId="5730E7EE" w14:textId="77777777" w:rsidR="00AE176A" w:rsidRPr="004E1CF9" w:rsidRDefault="00AE176A" w:rsidP="004E1CF9">
            <w:pPr>
              <w:spacing w:after="0" w:line="240" w:lineRule="auto"/>
              <w:jc w:val="right"/>
              <w:rPr>
                <w:sz w:val="18"/>
                <w:szCs w:val="18"/>
              </w:rPr>
            </w:pPr>
            <w:r w:rsidRPr="004E1CF9">
              <w:rPr>
                <w:b/>
                <w:smallCaps/>
                <w:sz w:val="14"/>
                <w:szCs w:val="18"/>
                <w:u w:val="dotted"/>
              </w:rPr>
              <w:t>| Excellent |        | Very Good |         | Good |         | Satisfactory |         | Unsatisfactory |        |</w:t>
            </w:r>
          </w:p>
        </w:tc>
      </w:tr>
      <w:tr w:rsidR="00AE176A" w:rsidRPr="004E1CF9" w14:paraId="31ACA415" w14:textId="77777777" w:rsidTr="004E1CF9">
        <w:trPr>
          <w:trHeight w:val="283"/>
        </w:trPr>
        <w:tc>
          <w:tcPr>
            <w:tcW w:w="9350" w:type="dxa"/>
            <w:shd w:val="clear" w:color="auto" w:fill="auto"/>
          </w:tcPr>
          <w:p w14:paraId="18CAA871" w14:textId="77777777" w:rsidR="00AE176A" w:rsidRPr="004E1CF9" w:rsidRDefault="00AE176A" w:rsidP="004E1CF9">
            <w:pPr>
              <w:spacing w:after="0" w:line="240" w:lineRule="auto"/>
              <w:rPr>
                <w:b/>
                <w:sz w:val="18"/>
              </w:rPr>
            </w:pPr>
            <w:r w:rsidRPr="004E1CF9">
              <w:rPr>
                <w:b/>
                <w:sz w:val="18"/>
              </w:rPr>
              <w:t>Items relating to Structure, Mechanics, Presentation</w:t>
            </w:r>
          </w:p>
        </w:tc>
      </w:tr>
      <w:tr w:rsidR="00AE176A" w:rsidRPr="004E1CF9" w14:paraId="4F3C25FC" w14:textId="77777777" w:rsidTr="004E1CF9">
        <w:trPr>
          <w:trHeight w:val="1417"/>
        </w:trPr>
        <w:tc>
          <w:tcPr>
            <w:tcW w:w="9016" w:type="dxa"/>
            <w:shd w:val="clear" w:color="auto" w:fill="auto"/>
          </w:tcPr>
          <w:p w14:paraId="471F99D6" w14:textId="77777777" w:rsidR="00AE176A" w:rsidRPr="004E1CF9" w:rsidRDefault="00AE176A" w:rsidP="004E1CF9">
            <w:pPr>
              <w:spacing w:after="0" w:line="240" w:lineRule="auto"/>
              <w:rPr>
                <w:sz w:val="18"/>
                <w:szCs w:val="18"/>
              </w:rPr>
            </w:pPr>
            <w:r w:rsidRPr="004E1CF9">
              <w:rPr>
                <w:sz w:val="18"/>
              </w:rPr>
              <w:t>Introduction and Conclusion</w:t>
            </w:r>
          </w:p>
          <w:p w14:paraId="225D8946" w14:textId="77777777" w:rsidR="00AE176A" w:rsidRPr="004E1CF9" w:rsidRDefault="00AE176A" w:rsidP="004E1CF9">
            <w:pPr>
              <w:spacing w:after="0" w:line="240" w:lineRule="auto"/>
              <w:rPr>
                <w:sz w:val="18"/>
                <w:szCs w:val="18"/>
              </w:rPr>
            </w:pPr>
          </w:p>
          <w:p w14:paraId="796816CC" w14:textId="77777777" w:rsidR="00AE176A" w:rsidRPr="004E1CF9" w:rsidRDefault="00AE176A" w:rsidP="004E1CF9">
            <w:pPr>
              <w:spacing w:after="0" w:line="240" w:lineRule="auto"/>
              <w:rPr>
                <w:sz w:val="18"/>
                <w:szCs w:val="18"/>
              </w:rPr>
            </w:pPr>
          </w:p>
          <w:p w14:paraId="293F7E2E" w14:textId="77777777" w:rsidR="00AE176A" w:rsidRPr="004E1CF9" w:rsidRDefault="00AE176A" w:rsidP="004E1CF9">
            <w:pPr>
              <w:spacing w:after="0" w:line="240" w:lineRule="auto"/>
              <w:rPr>
                <w:sz w:val="18"/>
                <w:szCs w:val="18"/>
              </w:rPr>
            </w:pPr>
          </w:p>
          <w:p w14:paraId="03D87E1C" w14:textId="77777777" w:rsidR="00AE176A" w:rsidRPr="004E1CF9" w:rsidRDefault="00AE176A" w:rsidP="004E1CF9">
            <w:pPr>
              <w:spacing w:after="0" w:line="240" w:lineRule="auto"/>
              <w:rPr>
                <w:sz w:val="18"/>
                <w:szCs w:val="18"/>
              </w:rPr>
            </w:pPr>
          </w:p>
          <w:p w14:paraId="236AB205" w14:textId="77777777" w:rsidR="00AE176A" w:rsidRPr="004E1CF9" w:rsidRDefault="00AE176A" w:rsidP="004E1CF9">
            <w:pPr>
              <w:spacing w:after="0" w:line="240" w:lineRule="auto"/>
              <w:jc w:val="right"/>
              <w:rPr>
                <w:sz w:val="18"/>
              </w:rPr>
            </w:pPr>
            <w:r w:rsidRPr="004E1CF9">
              <w:rPr>
                <w:b/>
                <w:smallCaps/>
                <w:sz w:val="14"/>
                <w:szCs w:val="18"/>
                <w:u w:val="dotted"/>
              </w:rPr>
              <w:t>| Excellent |        | Very Good |         | Good |         | Satisfactory |         | Unsatisfactory |         |</w:t>
            </w:r>
          </w:p>
        </w:tc>
      </w:tr>
      <w:tr w:rsidR="00AE176A" w:rsidRPr="004E1CF9" w14:paraId="143AE0DB" w14:textId="77777777" w:rsidTr="004E1CF9">
        <w:trPr>
          <w:trHeight w:val="1417"/>
        </w:trPr>
        <w:tc>
          <w:tcPr>
            <w:tcW w:w="9016" w:type="dxa"/>
            <w:shd w:val="clear" w:color="auto" w:fill="auto"/>
          </w:tcPr>
          <w:p w14:paraId="518A08EA" w14:textId="77777777" w:rsidR="00AE176A" w:rsidRPr="004E1CF9" w:rsidRDefault="00AE176A" w:rsidP="004E1CF9">
            <w:pPr>
              <w:spacing w:after="0" w:line="240" w:lineRule="auto"/>
              <w:rPr>
                <w:sz w:val="18"/>
                <w:szCs w:val="18"/>
              </w:rPr>
            </w:pPr>
            <w:r w:rsidRPr="004E1CF9">
              <w:rPr>
                <w:sz w:val="18"/>
              </w:rPr>
              <w:t>Referencing and Citations</w:t>
            </w:r>
          </w:p>
          <w:p w14:paraId="3784E714" w14:textId="77777777" w:rsidR="00AE176A" w:rsidRPr="004E1CF9" w:rsidRDefault="00AE176A" w:rsidP="004E1CF9">
            <w:pPr>
              <w:spacing w:after="0" w:line="240" w:lineRule="auto"/>
              <w:rPr>
                <w:sz w:val="18"/>
                <w:szCs w:val="18"/>
              </w:rPr>
            </w:pPr>
          </w:p>
          <w:p w14:paraId="00A1BD97" w14:textId="77777777" w:rsidR="00AE176A" w:rsidRPr="004E1CF9" w:rsidRDefault="00AE176A" w:rsidP="004E1CF9">
            <w:pPr>
              <w:spacing w:after="0" w:line="240" w:lineRule="auto"/>
              <w:rPr>
                <w:sz w:val="18"/>
                <w:szCs w:val="18"/>
              </w:rPr>
            </w:pPr>
          </w:p>
          <w:p w14:paraId="57F2FCBB" w14:textId="77777777" w:rsidR="00AE176A" w:rsidRPr="004E1CF9" w:rsidRDefault="00AE176A" w:rsidP="004E1CF9">
            <w:pPr>
              <w:spacing w:after="0" w:line="240" w:lineRule="auto"/>
              <w:rPr>
                <w:sz w:val="18"/>
                <w:szCs w:val="18"/>
              </w:rPr>
            </w:pPr>
          </w:p>
          <w:p w14:paraId="1FD67897" w14:textId="77777777" w:rsidR="00AE176A" w:rsidRPr="004E1CF9" w:rsidRDefault="00AE176A" w:rsidP="004E1CF9">
            <w:pPr>
              <w:spacing w:after="0" w:line="240" w:lineRule="auto"/>
              <w:rPr>
                <w:sz w:val="18"/>
                <w:szCs w:val="18"/>
              </w:rPr>
            </w:pPr>
          </w:p>
          <w:p w14:paraId="01DCF1F4" w14:textId="77777777" w:rsidR="00AE176A" w:rsidRPr="004E1CF9" w:rsidRDefault="00AE176A" w:rsidP="004E1CF9">
            <w:pPr>
              <w:spacing w:after="0" w:line="240" w:lineRule="auto"/>
              <w:jc w:val="right"/>
              <w:rPr>
                <w:sz w:val="18"/>
              </w:rPr>
            </w:pPr>
            <w:r w:rsidRPr="004E1CF9">
              <w:rPr>
                <w:b/>
                <w:smallCaps/>
                <w:sz w:val="14"/>
                <w:szCs w:val="18"/>
                <w:u w:val="dotted"/>
              </w:rPr>
              <w:t>| Excellent |        | Very Good |         | Good |         | Satisfactory |         | Unsatisfactory |         |</w:t>
            </w:r>
          </w:p>
        </w:tc>
      </w:tr>
      <w:tr w:rsidR="00AE176A" w:rsidRPr="004E1CF9" w14:paraId="6BCC8CDD" w14:textId="77777777" w:rsidTr="004E1CF9">
        <w:trPr>
          <w:trHeight w:val="1417"/>
        </w:trPr>
        <w:tc>
          <w:tcPr>
            <w:tcW w:w="9016" w:type="dxa"/>
            <w:shd w:val="clear" w:color="auto" w:fill="auto"/>
          </w:tcPr>
          <w:p w14:paraId="31D0E26A" w14:textId="77777777" w:rsidR="00AE176A" w:rsidRPr="004E1CF9" w:rsidRDefault="00AE176A" w:rsidP="004E1CF9">
            <w:pPr>
              <w:spacing w:after="0" w:line="240" w:lineRule="auto"/>
              <w:rPr>
                <w:sz w:val="18"/>
                <w:szCs w:val="18"/>
              </w:rPr>
            </w:pPr>
            <w:r w:rsidRPr="004E1CF9">
              <w:rPr>
                <w:sz w:val="18"/>
              </w:rPr>
              <w:t>Length Requirements</w:t>
            </w:r>
          </w:p>
          <w:p w14:paraId="358AD779" w14:textId="77777777" w:rsidR="00AE176A" w:rsidRPr="004E1CF9" w:rsidRDefault="00AE176A" w:rsidP="004E1CF9">
            <w:pPr>
              <w:spacing w:after="0" w:line="240" w:lineRule="auto"/>
              <w:rPr>
                <w:sz w:val="18"/>
                <w:szCs w:val="18"/>
              </w:rPr>
            </w:pPr>
          </w:p>
          <w:p w14:paraId="2A790411" w14:textId="77777777" w:rsidR="00AE176A" w:rsidRPr="004E1CF9" w:rsidRDefault="00AE176A" w:rsidP="004E1CF9">
            <w:pPr>
              <w:spacing w:after="0" w:line="240" w:lineRule="auto"/>
              <w:rPr>
                <w:sz w:val="18"/>
                <w:szCs w:val="18"/>
              </w:rPr>
            </w:pPr>
          </w:p>
          <w:p w14:paraId="7F9DC21C" w14:textId="77777777" w:rsidR="00AE176A" w:rsidRPr="004E1CF9" w:rsidRDefault="00AE176A" w:rsidP="004E1CF9">
            <w:pPr>
              <w:spacing w:after="0" w:line="240" w:lineRule="auto"/>
              <w:rPr>
                <w:sz w:val="18"/>
                <w:szCs w:val="18"/>
              </w:rPr>
            </w:pPr>
          </w:p>
          <w:p w14:paraId="622CA661" w14:textId="77777777" w:rsidR="00AE176A" w:rsidRPr="004E1CF9" w:rsidRDefault="00AE176A" w:rsidP="004E1CF9">
            <w:pPr>
              <w:spacing w:after="0" w:line="240" w:lineRule="auto"/>
              <w:rPr>
                <w:sz w:val="18"/>
                <w:szCs w:val="18"/>
              </w:rPr>
            </w:pPr>
          </w:p>
          <w:p w14:paraId="65F7BAF7" w14:textId="77777777" w:rsidR="00AE176A" w:rsidRPr="004E1CF9" w:rsidRDefault="00AE176A" w:rsidP="004E1CF9">
            <w:pPr>
              <w:spacing w:after="0" w:line="240" w:lineRule="auto"/>
              <w:jc w:val="right"/>
              <w:rPr>
                <w:sz w:val="18"/>
              </w:rPr>
            </w:pPr>
            <w:r w:rsidRPr="004E1CF9">
              <w:rPr>
                <w:b/>
                <w:smallCaps/>
                <w:sz w:val="14"/>
                <w:szCs w:val="18"/>
                <w:u w:val="dotted"/>
              </w:rPr>
              <w:t>| Excellent |        | Very Good |         | Good |         | Satisfactory |         | Unsatisfactory |         |</w:t>
            </w:r>
          </w:p>
        </w:tc>
      </w:tr>
      <w:tr w:rsidR="00AE176A" w:rsidRPr="004E1CF9" w14:paraId="4EC12C1D" w14:textId="77777777" w:rsidTr="004E1CF9">
        <w:trPr>
          <w:trHeight w:val="1417"/>
        </w:trPr>
        <w:tc>
          <w:tcPr>
            <w:tcW w:w="9016" w:type="dxa"/>
            <w:shd w:val="clear" w:color="auto" w:fill="auto"/>
          </w:tcPr>
          <w:p w14:paraId="2144F326" w14:textId="77777777" w:rsidR="00AE176A" w:rsidRPr="004E1CF9" w:rsidRDefault="00AE176A" w:rsidP="004E1CF9">
            <w:pPr>
              <w:spacing w:after="0" w:line="240" w:lineRule="auto"/>
              <w:rPr>
                <w:sz w:val="18"/>
                <w:szCs w:val="18"/>
              </w:rPr>
            </w:pPr>
            <w:r w:rsidRPr="004E1CF9">
              <w:rPr>
                <w:sz w:val="18"/>
              </w:rPr>
              <w:t>Writing Structure and Style</w:t>
            </w:r>
          </w:p>
          <w:p w14:paraId="6D30ABD4" w14:textId="77777777" w:rsidR="00AE176A" w:rsidRPr="004E1CF9" w:rsidRDefault="00AE176A" w:rsidP="004E1CF9">
            <w:pPr>
              <w:spacing w:after="0" w:line="240" w:lineRule="auto"/>
              <w:rPr>
                <w:sz w:val="18"/>
                <w:szCs w:val="18"/>
              </w:rPr>
            </w:pPr>
          </w:p>
          <w:p w14:paraId="7F3CD89A" w14:textId="77777777" w:rsidR="00AE176A" w:rsidRPr="004E1CF9" w:rsidRDefault="00AE176A" w:rsidP="004E1CF9">
            <w:pPr>
              <w:spacing w:after="0" w:line="240" w:lineRule="auto"/>
              <w:rPr>
                <w:sz w:val="18"/>
                <w:szCs w:val="18"/>
              </w:rPr>
            </w:pPr>
          </w:p>
          <w:p w14:paraId="5C4E7E0F" w14:textId="77777777" w:rsidR="00AE176A" w:rsidRPr="004E1CF9" w:rsidRDefault="00AE176A" w:rsidP="004E1CF9">
            <w:pPr>
              <w:spacing w:after="0" w:line="240" w:lineRule="auto"/>
              <w:rPr>
                <w:sz w:val="18"/>
                <w:szCs w:val="18"/>
              </w:rPr>
            </w:pPr>
          </w:p>
          <w:p w14:paraId="4A46F7DD" w14:textId="77777777" w:rsidR="00AE176A" w:rsidRPr="004E1CF9" w:rsidRDefault="00AE176A" w:rsidP="004E1CF9">
            <w:pPr>
              <w:spacing w:after="0" w:line="240" w:lineRule="auto"/>
              <w:rPr>
                <w:sz w:val="18"/>
                <w:szCs w:val="18"/>
              </w:rPr>
            </w:pPr>
          </w:p>
          <w:p w14:paraId="1F9FC123" w14:textId="77777777" w:rsidR="00AE176A" w:rsidRPr="004E1CF9" w:rsidRDefault="00AE176A" w:rsidP="004E1CF9">
            <w:pPr>
              <w:spacing w:after="0" w:line="240" w:lineRule="auto"/>
              <w:jc w:val="right"/>
              <w:rPr>
                <w:sz w:val="18"/>
              </w:rPr>
            </w:pPr>
            <w:r w:rsidRPr="004E1CF9">
              <w:rPr>
                <w:b/>
                <w:smallCaps/>
                <w:sz w:val="14"/>
                <w:szCs w:val="18"/>
                <w:u w:val="dotted"/>
              </w:rPr>
              <w:t>| Excellent |        | Very Good |         | Good |         | Satisfactory |         | Unsatisfactory |         |</w:t>
            </w:r>
          </w:p>
        </w:tc>
      </w:tr>
      <w:tr w:rsidR="00AE176A" w:rsidRPr="004E1CF9" w14:paraId="70DFB1A2" w14:textId="77777777" w:rsidTr="004E1CF9">
        <w:trPr>
          <w:trHeight w:val="1417"/>
        </w:trPr>
        <w:tc>
          <w:tcPr>
            <w:tcW w:w="9016" w:type="dxa"/>
            <w:shd w:val="clear" w:color="auto" w:fill="auto"/>
          </w:tcPr>
          <w:p w14:paraId="63C62A8D" w14:textId="77777777" w:rsidR="00AE176A" w:rsidRPr="004E1CF9" w:rsidRDefault="00AE176A" w:rsidP="004E1CF9">
            <w:pPr>
              <w:spacing w:after="0" w:line="240" w:lineRule="auto"/>
              <w:rPr>
                <w:sz w:val="18"/>
                <w:szCs w:val="18"/>
              </w:rPr>
            </w:pPr>
            <w:r w:rsidRPr="004E1CF9">
              <w:rPr>
                <w:sz w:val="18"/>
              </w:rPr>
              <w:t>Overall Presentation of Submission</w:t>
            </w:r>
          </w:p>
          <w:p w14:paraId="445B5124" w14:textId="77777777" w:rsidR="00AE176A" w:rsidRPr="004E1CF9" w:rsidRDefault="00AE176A" w:rsidP="004E1CF9">
            <w:pPr>
              <w:spacing w:after="0" w:line="240" w:lineRule="auto"/>
              <w:rPr>
                <w:sz w:val="18"/>
                <w:szCs w:val="18"/>
              </w:rPr>
            </w:pPr>
          </w:p>
          <w:p w14:paraId="7E44BDD2" w14:textId="77777777" w:rsidR="00AE176A" w:rsidRPr="004E1CF9" w:rsidRDefault="00AE176A" w:rsidP="004E1CF9">
            <w:pPr>
              <w:spacing w:after="0" w:line="240" w:lineRule="auto"/>
              <w:rPr>
                <w:sz w:val="18"/>
                <w:szCs w:val="18"/>
              </w:rPr>
            </w:pPr>
          </w:p>
          <w:p w14:paraId="2E332923" w14:textId="77777777" w:rsidR="00AE176A" w:rsidRPr="004E1CF9" w:rsidRDefault="00AE176A" w:rsidP="004E1CF9">
            <w:pPr>
              <w:spacing w:after="0" w:line="240" w:lineRule="auto"/>
              <w:rPr>
                <w:sz w:val="18"/>
                <w:szCs w:val="18"/>
              </w:rPr>
            </w:pPr>
          </w:p>
          <w:p w14:paraId="7BBDE353" w14:textId="77777777" w:rsidR="00AE176A" w:rsidRPr="004E1CF9" w:rsidRDefault="00AE176A" w:rsidP="004E1CF9">
            <w:pPr>
              <w:spacing w:after="0" w:line="240" w:lineRule="auto"/>
              <w:rPr>
                <w:sz w:val="18"/>
                <w:szCs w:val="18"/>
              </w:rPr>
            </w:pPr>
          </w:p>
          <w:p w14:paraId="3EC6EF86" w14:textId="77777777" w:rsidR="00AE176A" w:rsidRPr="004E1CF9" w:rsidRDefault="00AE176A" w:rsidP="004E1CF9">
            <w:pPr>
              <w:spacing w:after="0" w:line="240" w:lineRule="auto"/>
              <w:jc w:val="right"/>
              <w:rPr>
                <w:sz w:val="18"/>
              </w:rPr>
            </w:pPr>
            <w:r w:rsidRPr="004E1CF9">
              <w:rPr>
                <w:b/>
                <w:smallCaps/>
                <w:sz w:val="14"/>
                <w:szCs w:val="18"/>
                <w:u w:val="dotted"/>
              </w:rPr>
              <w:t>| Excellent |        | Very Good |         | Good |         | Satisfactory |         | Unsatisfactory |         |</w:t>
            </w:r>
          </w:p>
        </w:tc>
      </w:tr>
      <w:tr w:rsidR="00AE176A" w:rsidRPr="004E1CF9" w14:paraId="25148C3B" w14:textId="77777777" w:rsidTr="004E1CF9">
        <w:trPr>
          <w:trHeight w:val="1417"/>
        </w:trPr>
        <w:tc>
          <w:tcPr>
            <w:tcW w:w="9016" w:type="dxa"/>
            <w:shd w:val="clear" w:color="auto" w:fill="auto"/>
          </w:tcPr>
          <w:p w14:paraId="50AE7868" w14:textId="77777777" w:rsidR="00AE176A" w:rsidRPr="004E1CF9" w:rsidRDefault="00AE176A" w:rsidP="004E1CF9">
            <w:pPr>
              <w:spacing w:after="0" w:line="240" w:lineRule="auto"/>
              <w:rPr>
                <w:sz w:val="18"/>
                <w:szCs w:val="18"/>
              </w:rPr>
            </w:pPr>
            <w:r w:rsidRPr="004E1CF9">
              <w:rPr>
                <w:sz w:val="18"/>
              </w:rPr>
              <w:t>General Comments</w:t>
            </w:r>
          </w:p>
          <w:p w14:paraId="504DFEA1" w14:textId="77777777" w:rsidR="00AE176A" w:rsidRPr="004E1CF9" w:rsidRDefault="00AE176A" w:rsidP="004E1CF9">
            <w:pPr>
              <w:spacing w:after="0" w:line="240" w:lineRule="auto"/>
              <w:rPr>
                <w:sz w:val="18"/>
                <w:szCs w:val="18"/>
              </w:rPr>
            </w:pPr>
          </w:p>
          <w:p w14:paraId="5B2E3FF4" w14:textId="77777777" w:rsidR="00AE176A" w:rsidRPr="004E1CF9" w:rsidRDefault="00AE176A" w:rsidP="004E1CF9">
            <w:pPr>
              <w:spacing w:after="0" w:line="240" w:lineRule="auto"/>
              <w:rPr>
                <w:sz w:val="18"/>
                <w:szCs w:val="18"/>
              </w:rPr>
            </w:pPr>
          </w:p>
          <w:p w14:paraId="185848D6" w14:textId="77777777" w:rsidR="00AE176A" w:rsidRPr="004E1CF9" w:rsidRDefault="00AE176A" w:rsidP="004E1CF9">
            <w:pPr>
              <w:spacing w:after="0" w:line="240" w:lineRule="auto"/>
              <w:rPr>
                <w:sz w:val="18"/>
                <w:szCs w:val="18"/>
              </w:rPr>
            </w:pPr>
          </w:p>
          <w:p w14:paraId="0DEF0161" w14:textId="77777777" w:rsidR="00AE176A" w:rsidRPr="004E1CF9" w:rsidRDefault="00AE176A" w:rsidP="004E1CF9">
            <w:pPr>
              <w:spacing w:after="0" w:line="240" w:lineRule="auto"/>
              <w:jc w:val="right"/>
              <w:rPr>
                <w:sz w:val="18"/>
              </w:rPr>
            </w:pPr>
          </w:p>
        </w:tc>
      </w:tr>
      <w:tr w:rsidR="00AE176A" w:rsidRPr="004E1CF9" w14:paraId="6183E43D" w14:textId="77777777" w:rsidTr="004E1CF9">
        <w:trPr>
          <w:trHeight w:val="1417"/>
        </w:trPr>
        <w:tc>
          <w:tcPr>
            <w:tcW w:w="9016" w:type="dxa"/>
            <w:shd w:val="clear" w:color="auto" w:fill="auto"/>
          </w:tcPr>
          <w:p w14:paraId="20546A6F" w14:textId="77777777" w:rsidR="00AE176A" w:rsidRPr="004E1CF9" w:rsidRDefault="00AE176A" w:rsidP="004E1CF9">
            <w:pPr>
              <w:spacing w:after="0" w:line="240" w:lineRule="auto"/>
              <w:rPr>
                <w:sz w:val="18"/>
              </w:rPr>
            </w:pPr>
            <w:r w:rsidRPr="004E1CF9">
              <w:rPr>
                <w:sz w:val="18"/>
              </w:rPr>
              <w:t>Key Areas for Improvement</w:t>
            </w:r>
          </w:p>
        </w:tc>
      </w:tr>
      <w:tr w:rsidR="00AE176A" w:rsidRPr="004E1CF9" w14:paraId="4146FFAE" w14:textId="77777777" w:rsidTr="004E1CF9">
        <w:trPr>
          <w:trHeight w:val="340"/>
        </w:trPr>
        <w:tc>
          <w:tcPr>
            <w:tcW w:w="9016" w:type="dxa"/>
            <w:shd w:val="clear" w:color="auto" w:fill="auto"/>
            <w:vAlign w:val="center"/>
          </w:tcPr>
          <w:p w14:paraId="1BD7CFAE" w14:textId="77777777" w:rsidR="00AE176A" w:rsidRPr="004E1CF9" w:rsidRDefault="00AE176A" w:rsidP="004E1CF9">
            <w:pPr>
              <w:spacing w:after="0" w:line="240" w:lineRule="auto"/>
              <w:rPr>
                <w:sz w:val="18"/>
              </w:rPr>
            </w:pPr>
            <w:r w:rsidRPr="004E1CF9">
              <w:rPr>
                <w:sz w:val="18"/>
              </w:rPr>
              <w:t>Lecturer Signature</w:t>
            </w:r>
            <w:r w:rsidRPr="004E1CF9">
              <w:rPr>
                <w:sz w:val="18"/>
              </w:rPr>
              <w:tab/>
            </w:r>
            <w:r w:rsidRPr="004E1CF9">
              <w:rPr>
                <w:sz w:val="18"/>
              </w:rPr>
              <w:tab/>
            </w:r>
            <w:r w:rsidRPr="004E1CF9">
              <w:rPr>
                <w:sz w:val="18"/>
              </w:rPr>
              <w:tab/>
            </w:r>
            <w:r w:rsidRPr="004E1CF9">
              <w:rPr>
                <w:sz w:val="18"/>
              </w:rPr>
              <w:tab/>
            </w:r>
            <w:r w:rsidRPr="004E1CF9">
              <w:rPr>
                <w:sz w:val="18"/>
              </w:rPr>
              <w:tab/>
              <w:t xml:space="preserve">Grade: </w:t>
            </w:r>
            <w:r w:rsidRPr="004E1CF9">
              <w:rPr>
                <w:sz w:val="18"/>
              </w:rPr>
              <w:tab/>
            </w:r>
            <w:r w:rsidRPr="004E1CF9">
              <w:rPr>
                <w:sz w:val="18"/>
              </w:rPr>
              <w:tab/>
            </w:r>
            <w:r w:rsidRPr="004E1CF9">
              <w:rPr>
                <w:sz w:val="18"/>
              </w:rPr>
              <w:tab/>
            </w:r>
            <w:r w:rsidRPr="004E1CF9">
              <w:rPr>
                <w:sz w:val="18"/>
              </w:rPr>
              <w:tab/>
              <w:t xml:space="preserve">Date:  /  /201X  </w:t>
            </w:r>
          </w:p>
        </w:tc>
      </w:tr>
    </w:tbl>
    <w:p w14:paraId="5BCB9C43" w14:textId="77777777" w:rsidR="00AB7F9C" w:rsidRDefault="00AB7F9C" w:rsidP="00AB7F9C">
      <w:pPr>
        <w:spacing w:after="0"/>
        <w:rPr>
          <w:sz w:val="11"/>
        </w:rPr>
      </w:pPr>
    </w:p>
    <w:p w14:paraId="2D369F51" w14:textId="77777777" w:rsidR="00AB7F9C" w:rsidRPr="00AB7F9C" w:rsidRDefault="00AB7F9C" w:rsidP="00AB7F9C">
      <w:pPr>
        <w:spacing w:after="0"/>
        <w:rPr>
          <w:sz w:val="11"/>
        </w:rPr>
      </w:pPr>
      <w:r w:rsidRPr="00AB7F9C">
        <w:rPr>
          <w:sz w:val="11"/>
        </w:rPr>
        <w:tab/>
      </w:r>
      <w:r>
        <w:rPr>
          <w:sz w:val="11"/>
        </w:rPr>
        <w:tab/>
      </w:r>
      <w:r w:rsidRPr="00AB7F9C">
        <w:rPr>
          <w:sz w:val="11"/>
        </w:rPr>
        <w:tab/>
      </w:r>
      <w:r w:rsidRPr="00AB7F9C">
        <w:rPr>
          <w:sz w:val="11"/>
        </w:rPr>
        <w:tab/>
      </w:r>
      <w:r w:rsidRPr="00AB7F9C">
        <w:rPr>
          <w:sz w:val="11"/>
        </w:rPr>
        <w:tab/>
      </w:r>
      <w:r w:rsidRPr="00AB7F9C">
        <w:rPr>
          <w:sz w:val="11"/>
        </w:rPr>
        <w:tab/>
      </w:r>
      <w:r w:rsidRPr="00AB7F9C">
        <w:rPr>
          <w:sz w:val="11"/>
        </w:rPr>
        <w:tab/>
      </w:r>
      <w:r w:rsidRPr="00AB7F9C">
        <w:rPr>
          <w:sz w:val="11"/>
        </w:rPr>
        <w:tab/>
      </w:r>
      <w:r w:rsidRPr="00AB7F9C">
        <w:rPr>
          <w:sz w:val="11"/>
        </w:rPr>
        <w:tab/>
      </w:r>
      <w:r w:rsidRPr="00AB7F9C">
        <w:rPr>
          <w:sz w:val="11"/>
        </w:rPr>
        <w:tab/>
      </w:r>
    </w:p>
    <w:p w14:paraId="238AAC43" w14:textId="77777777" w:rsidR="00AB7F9C" w:rsidRPr="000E2DD3" w:rsidRDefault="00AB7F9C" w:rsidP="00AB7F9C">
      <w:pPr>
        <w:spacing w:after="0"/>
        <w:rPr>
          <w:sz w:val="11"/>
        </w:rPr>
      </w:pPr>
      <w:r>
        <w:rPr>
          <w:sz w:val="11"/>
        </w:rPr>
        <w:tab/>
      </w:r>
      <w:r>
        <w:rPr>
          <w:sz w:val="11"/>
        </w:rPr>
        <w:tab/>
      </w:r>
    </w:p>
    <w:p w14:paraId="19FF44E8" w14:textId="77777777" w:rsidR="00113BCC" w:rsidRDefault="00113BCC">
      <w:pPr>
        <w:rPr>
          <w:sz w:val="11"/>
        </w:rPr>
      </w:pPr>
      <w:r>
        <w:rPr>
          <w:sz w:val="11"/>
        </w:rPr>
        <w:br w:type="page"/>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6"/>
        <w:gridCol w:w="1251"/>
      </w:tblGrid>
      <w:tr w:rsidR="00113BCC" w:rsidRPr="004E1CF9" w14:paraId="258C76CB" w14:textId="77777777" w:rsidTr="004E1CF9">
        <w:trPr>
          <w:trHeight w:val="340"/>
        </w:trPr>
        <w:tc>
          <w:tcPr>
            <w:tcW w:w="5000" w:type="pct"/>
            <w:gridSpan w:val="2"/>
            <w:shd w:val="clear" w:color="auto" w:fill="auto"/>
            <w:vAlign w:val="center"/>
          </w:tcPr>
          <w:p w14:paraId="71034574" w14:textId="77777777" w:rsidR="00113BCC" w:rsidRPr="004E1CF9" w:rsidRDefault="00113BCC" w:rsidP="004E1CF9">
            <w:pPr>
              <w:spacing w:after="0" w:line="240" w:lineRule="auto"/>
            </w:pPr>
            <w:r w:rsidRPr="004E1CF9">
              <w:rPr>
                <w:rFonts w:ascii="Arial" w:hAnsi="Arial" w:cs="Arial"/>
                <w:b/>
                <w:bCs/>
                <w:szCs w:val="24"/>
              </w:rPr>
              <w:lastRenderedPageBreak/>
              <w:t>CONTENT</w:t>
            </w:r>
          </w:p>
        </w:tc>
      </w:tr>
      <w:tr w:rsidR="00113BCC" w:rsidRPr="004E1CF9" w14:paraId="038D0F8A" w14:textId="77777777" w:rsidTr="004E1CF9">
        <w:trPr>
          <w:trHeight w:val="340"/>
        </w:trPr>
        <w:tc>
          <w:tcPr>
            <w:tcW w:w="4326" w:type="pct"/>
            <w:shd w:val="clear" w:color="auto" w:fill="auto"/>
            <w:vAlign w:val="center"/>
          </w:tcPr>
          <w:p w14:paraId="18B602C5"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I have analysed the topic and have written an adequate response</w:t>
            </w:r>
          </w:p>
        </w:tc>
        <w:tc>
          <w:tcPr>
            <w:tcW w:w="674" w:type="pct"/>
            <w:shd w:val="clear" w:color="auto" w:fill="auto"/>
            <w:vAlign w:val="center"/>
          </w:tcPr>
          <w:p w14:paraId="1994FBD0" w14:textId="1A169DE0" w:rsidR="00113BCC" w:rsidRPr="004E1CF9" w:rsidRDefault="00113BCC" w:rsidP="009F7B0D">
            <w:pPr>
              <w:spacing w:after="0" w:line="240" w:lineRule="auto"/>
            </w:pPr>
          </w:p>
        </w:tc>
      </w:tr>
      <w:tr w:rsidR="00113BCC" w:rsidRPr="004E1CF9" w14:paraId="671A95D9" w14:textId="77777777" w:rsidTr="004E1CF9">
        <w:trPr>
          <w:trHeight w:val="340"/>
        </w:trPr>
        <w:tc>
          <w:tcPr>
            <w:tcW w:w="4326" w:type="pct"/>
            <w:shd w:val="clear" w:color="auto" w:fill="auto"/>
            <w:vAlign w:val="center"/>
          </w:tcPr>
          <w:p w14:paraId="5599E4B8"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pacing w:val="-4"/>
                <w:szCs w:val="24"/>
              </w:rPr>
            </w:pPr>
            <w:r w:rsidRPr="004E1CF9">
              <w:rPr>
                <w:rFonts w:ascii="Arial" w:hAnsi="Arial" w:cs="Arial"/>
                <w:spacing w:val="-4"/>
                <w:szCs w:val="24"/>
              </w:rPr>
              <w:t>I have critically engaged with books and articles that are relevant to the topic</w:t>
            </w:r>
          </w:p>
        </w:tc>
        <w:tc>
          <w:tcPr>
            <w:tcW w:w="674" w:type="pct"/>
            <w:shd w:val="clear" w:color="auto" w:fill="auto"/>
            <w:vAlign w:val="center"/>
          </w:tcPr>
          <w:p w14:paraId="0BE83A8B" w14:textId="1252FEB9" w:rsidR="00113BCC" w:rsidRPr="004E1CF9" w:rsidRDefault="00113BCC" w:rsidP="009F7B0D">
            <w:pPr>
              <w:spacing w:after="0" w:line="240" w:lineRule="auto"/>
            </w:pPr>
          </w:p>
        </w:tc>
      </w:tr>
      <w:tr w:rsidR="00113BCC" w:rsidRPr="004E1CF9" w14:paraId="00D28A51" w14:textId="77777777" w:rsidTr="004E1CF9">
        <w:trPr>
          <w:trHeight w:val="340"/>
        </w:trPr>
        <w:tc>
          <w:tcPr>
            <w:tcW w:w="4326" w:type="pct"/>
            <w:shd w:val="clear" w:color="auto" w:fill="auto"/>
            <w:vAlign w:val="center"/>
          </w:tcPr>
          <w:p w14:paraId="01F39E3F"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I have developed my own thoughts on the topic</w:t>
            </w:r>
          </w:p>
        </w:tc>
        <w:tc>
          <w:tcPr>
            <w:tcW w:w="674" w:type="pct"/>
            <w:shd w:val="clear" w:color="auto" w:fill="auto"/>
            <w:vAlign w:val="center"/>
          </w:tcPr>
          <w:p w14:paraId="7A0A8663" w14:textId="2F1D6958" w:rsidR="00113BCC" w:rsidRPr="004E1CF9" w:rsidRDefault="00113BCC" w:rsidP="009F7B0D">
            <w:pPr>
              <w:spacing w:after="0" w:line="240" w:lineRule="auto"/>
            </w:pPr>
          </w:p>
        </w:tc>
      </w:tr>
      <w:tr w:rsidR="00113BCC" w:rsidRPr="004E1CF9" w14:paraId="2FC774F8" w14:textId="77777777" w:rsidTr="004E1CF9">
        <w:trPr>
          <w:trHeight w:val="340"/>
        </w:trPr>
        <w:tc>
          <w:tcPr>
            <w:tcW w:w="5000" w:type="pct"/>
            <w:gridSpan w:val="2"/>
            <w:shd w:val="clear" w:color="auto" w:fill="auto"/>
            <w:vAlign w:val="center"/>
          </w:tcPr>
          <w:p w14:paraId="281103B1" w14:textId="77777777" w:rsidR="00113BCC" w:rsidRPr="004E1CF9" w:rsidRDefault="005D3882" w:rsidP="004E1CF9">
            <w:pPr>
              <w:spacing w:after="0" w:line="240" w:lineRule="auto"/>
              <w:jc w:val="both"/>
            </w:pPr>
            <w:r w:rsidRPr="004E1CF9">
              <w:tab/>
            </w:r>
            <w:r w:rsidR="00113BCC" w:rsidRPr="004E1CF9">
              <w:rPr>
                <w:rFonts w:ascii="Arial" w:hAnsi="Arial" w:cs="Arial"/>
                <w:b/>
                <w:bCs/>
                <w:szCs w:val="24"/>
              </w:rPr>
              <w:t>Editing</w:t>
            </w:r>
          </w:p>
        </w:tc>
      </w:tr>
      <w:tr w:rsidR="00113BCC" w:rsidRPr="004E1CF9" w14:paraId="3C6617A4" w14:textId="77777777" w:rsidTr="004E1CF9">
        <w:trPr>
          <w:trHeight w:val="340"/>
        </w:trPr>
        <w:tc>
          <w:tcPr>
            <w:tcW w:w="4326" w:type="pct"/>
            <w:shd w:val="clear" w:color="auto" w:fill="auto"/>
            <w:vAlign w:val="center"/>
          </w:tcPr>
          <w:p w14:paraId="11DF2101"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I have checked the paper for grammatical and spelling errors</w:t>
            </w:r>
          </w:p>
        </w:tc>
        <w:tc>
          <w:tcPr>
            <w:tcW w:w="674" w:type="pct"/>
            <w:shd w:val="clear" w:color="auto" w:fill="auto"/>
            <w:vAlign w:val="center"/>
          </w:tcPr>
          <w:p w14:paraId="3801E976" w14:textId="3CC04D8A" w:rsidR="00113BCC" w:rsidRPr="004E1CF9" w:rsidRDefault="00113BCC" w:rsidP="009F7B0D">
            <w:pPr>
              <w:spacing w:after="0" w:line="240" w:lineRule="auto"/>
            </w:pPr>
          </w:p>
        </w:tc>
      </w:tr>
      <w:tr w:rsidR="00113BCC" w:rsidRPr="004E1CF9" w14:paraId="2BE9795E" w14:textId="77777777" w:rsidTr="004E1CF9">
        <w:trPr>
          <w:trHeight w:val="340"/>
        </w:trPr>
        <w:tc>
          <w:tcPr>
            <w:tcW w:w="4326" w:type="pct"/>
            <w:shd w:val="clear" w:color="auto" w:fill="auto"/>
            <w:vAlign w:val="center"/>
          </w:tcPr>
          <w:p w14:paraId="33A5C08D"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3"/>
              </w:rPr>
              <w:t>I have made sure that I have written full sentences and used appropriate punctuation marks</w:t>
            </w:r>
          </w:p>
        </w:tc>
        <w:tc>
          <w:tcPr>
            <w:tcW w:w="674" w:type="pct"/>
            <w:shd w:val="clear" w:color="auto" w:fill="auto"/>
            <w:vAlign w:val="center"/>
          </w:tcPr>
          <w:p w14:paraId="78D8B01E" w14:textId="138CFA5C" w:rsidR="00113BCC" w:rsidRPr="004E1CF9" w:rsidRDefault="00113BCC" w:rsidP="009F7B0D">
            <w:pPr>
              <w:spacing w:after="0" w:line="240" w:lineRule="auto"/>
            </w:pPr>
          </w:p>
        </w:tc>
      </w:tr>
      <w:tr w:rsidR="00113BCC" w:rsidRPr="004E1CF9" w14:paraId="1137A550" w14:textId="77777777" w:rsidTr="004E1CF9">
        <w:trPr>
          <w:trHeight w:val="340"/>
        </w:trPr>
        <w:tc>
          <w:tcPr>
            <w:tcW w:w="5000" w:type="pct"/>
            <w:gridSpan w:val="2"/>
            <w:shd w:val="clear" w:color="auto" w:fill="auto"/>
            <w:vAlign w:val="center"/>
          </w:tcPr>
          <w:p w14:paraId="36E1D866" w14:textId="77777777" w:rsidR="00113BCC" w:rsidRPr="004E1CF9" w:rsidRDefault="005D3882" w:rsidP="004E1CF9">
            <w:pPr>
              <w:spacing w:after="0" w:line="240" w:lineRule="auto"/>
              <w:jc w:val="both"/>
            </w:pPr>
            <w:r w:rsidRPr="004E1CF9">
              <w:tab/>
            </w:r>
            <w:r w:rsidR="00113BCC" w:rsidRPr="004E1CF9">
              <w:rPr>
                <w:rFonts w:ascii="Arial" w:hAnsi="Arial" w:cs="Arial"/>
                <w:b/>
                <w:bCs/>
                <w:szCs w:val="24"/>
              </w:rPr>
              <w:t>Citations</w:t>
            </w:r>
          </w:p>
        </w:tc>
      </w:tr>
      <w:tr w:rsidR="00113BCC" w:rsidRPr="004E1CF9" w14:paraId="4E74B642" w14:textId="77777777" w:rsidTr="004E1CF9">
        <w:trPr>
          <w:trHeight w:val="340"/>
        </w:trPr>
        <w:tc>
          <w:tcPr>
            <w:tcW w:w="4326" w:type="pct"/>
            <w:shd w:val="clear" w:color="auto" w:fill="auto"/>
            <w:vAlign w:val="center"/>
          </w:tcPr>
          <w:p w14:paraId="1ECDA2E4"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I have used the required number of citations from books employing the required style</w:t>
            </w:r>
          </w:p>
        </w:tc>
        <w:tc>
          <w:tcPr>
            <w:tcW w:w="674" w:type="pct"/>
            <w:shd w:val="clear" w:color="auto" w:fill="auto"/>
            <w:vAlign w:val="center"/>
          </w:tcPr>
          <w:p w14:paraId="51EEBA7A" w14:textId="68D4AC4C" w:rsidR="00113BCC" w:rsidRPr="004E1CF9" w:rsidRDefault="00113BCC" w:rsidP="009F7B0D">
            <w:pPr>
              <w:spacing w:after="0" w:line="240" w:lineRule="auto"/>
            </w:pPr>
          </w:p>
        </w:tc>
      </w:tr>
      <w:tr w:rsidR="00113BCC" w:rsidRPr="004E1CF9" w14:paraId="51588E27" w14:textId="77777777" w:rsidTr="004E1CF9">
        <w:trPr>
          <w:trHeight w:val="340"/>
        </w:trPr>
        <w:tc>
          <w:tcPr>
            <w:tcW w:w="4326" w:type="pct"/>
            <w:shd w:val="clear" w:color="auto" w:fill="auto"/>
            <w:vAlign w:val="center"/>
          </w:tcPr>
          <w:p w14:paraId="6E80D6F1"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3"/>
              </w:rPr>
              <w:t>I have used the required number of citations from journal articles employing the required style</w:t>
            </w:r>
          </w:p>
        </w:tc>
        <w:tc>
          <w:tcPr>
            <w:tcW w:w="674" w:type="pct"/>
            <w:shd w:val="clear" w:color="auto" w:fill="auto"/>
            <w:vAlign w:val="center"/>
          </w:tcPr>
          <w:p w14:paraId="5FC2DB01" w14:textId="30FC3A37" w:rsidR="00113BCC" w:rsidRPr="004E1CF9" w:rsidRDefault="00113BCC" w:rsidP="009F7B0D">
            <w:pPr>
              <w:spacing w:after="0" w:line="240" w:lineRule="auto"/>
            </w:pPr>
          </w:p>
        </w:tc>
      </w:tr>
      <w:tr w:rsidR="00113BCC" w:rsidRPr="004E1CF9" w14:paraId="667844C6" w14:textId="77777777" w:rsidTr="004E1CF9">
        <w:trPr>
          <w:trHeight w:val="340"/>
        </w:trPr>
        <w:tc>
          <w:tcPr>
            <w:tcW w:w="4326" w:type="pct"/>
            <w:shd w:val="clear" w:color="auto" w:fill="auto"/>
            <w:vAlign w:val="center"/>
          </w:tcPr>
          <w:p w14:paraId="4D52515F"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I have cited other author's ideas as well as direct quotations</w:t>
            </w:r>
          </w:p>
        </w:tc>
        <w:tc>
          <w:tcPr>
            <w:tcW w:w="674" w:type="pct"/>
            <w:shd w:val="clear" w:color="auto" w:fill="auto"/>
            <w:vAlign w:val="center"/>
          </w:tcPr>
          <w:p w14:paraId="6A08963B" w14:textId="3E6526F2" w:rsidR="00113BCC" w:rsidRPr="004E1CF9" w:rsidRDefault="00113BCC" w:rsidP="009F7B0D">
            <w:pPr>
              <w:spacing w:after="0" w:line="240" w:lineRule="auto"/>
            </w:pPr>
          </w:p>
        </w:tc>
      </w:tr>
      <w:tr w:rsidR="00113BCC" w:rsidRPr="004E1CF9" w14:paraId="2CB4C22A" w14:textId="77777777" w:rsidTr="004E1CF9">
        <w:trPr>
          <w:trHeight w:val="340"/>
        </w:trPr>
        <w:tc>
          <w:tcPr>
            <w:tcW w:w="4326" w:type="pct"/>
            <w:shd w:val="clear" w:color="auto" w:fill="auto"/>
            <w:vAlign w:val="center"/>
          </w:tcPr>
          <w:p w14:paraId="2EF35CFD"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I have critically engaged with the citations</w:t>
            </w:r>
          </w:p>
        </w:tc>
        <w:tc>
          <w:tcPr>
            <w:tcW w:w="674" w:type="pct"/>
            <w:shd w:val="clear" w:color="auto" w:fill="auto"/>
            <w:vAlign w:val="center"/>
          </w:tcPr>
          <w:p w14:paraId="49430F74" w14:textId="21E1AA4B" w:rsidR="00113BCC" w:rsidRPr="004E1CF9" w:rsidRDefault="00113BCC" w:rsidP="009F7B0D">
            <w:pPr>
              <w:spacing w:after="0" w:line="240" w:lineRule="auto"/>
            </w:pPr>
          </w:p>
        </w:tc>
      </w:tr>
      <w:tr w:rsidR="00113BCC" w:rsidRPr="004E1CF9" w14:paraId="0F9022F6" w14:textId="77777777" w:rsidTr="004E1CF9">
        <w:trPr>
          <w:trHeight w:val="340"/>
        </w:trPr>
        <w:tc>
          <w:tcPr>
            <w:tcW w:w="5000" w:type="pct"/>
            <w:gridSpan w:val="2"/>
            <w:shd w:val="clear" w:color="auto" w:fill="auto"/>
            <w:vAlign w:val="center"/>
          </w:tcPr>
          <w:p w14:paraId="2D8983C0" w14:textId="77777777" w:rsidR="00113BCC" w:rsidRPr="004E1CF9" w:rsidRDefault="00113BCC" w:rsidP="004E1CF9">
            <w:pPr>
              <w:spacing w:after="0" w:line="240" w:lineRule="auto"/>
              <w:jc w:val="both"/>
            </w:pPr>
            <w:r w:rsidRPr="004E1CF9">
              <w:rPr>
                <w:rFonts w:ascii="Arial" w:hAnsi="Arial" w:cs="Arial"/>
                <w:b/>
                <w:bCs/>
                <w:szCs w:val="24"/>
              </w:rPr>
              <w:t>STRUCTURE</w:t>
            </w:r>
          </w:p>
        </w:tc>
      </w:tr>
      <w:tr w:rsidR="00113BCC" w:rsidRPr="004E1CF9" w14:paraId="57F58514" w14:textId="77777777" w:rsidTr="004E1CF9">
        <w:trPr>
          <w:trHeight w:val="340"/>
        </w:trPr>
        <w:tc>
          <w:tcPr>
            <w:tcW w:w="5000" w:type="pct"/>
            <w:gridSpan w:val="2"/>
            <w:shd w:val="clear" w:color="auto" w:fill="auto"/>
            <w:vAlign w:val="center"/>
          </w:tcPr>
          <w:p w14:paraId="2799F26A" w14:textId="77777777" w:rsidR="00113BCC" w:rsidRPr="004E1CF9" w:rsidRDefault="005D3882" w:rsidP="004E1CF9">
            <w:pPr>
              <w:spacing w:after="0" w:line="240" w:lineRule="auto"/>
              <w:jc w:val="both"/>
            </w:pPr>
            <w:r w:rsidRPr="004E1CF9">
              <w:tab/>
            </w:r>
            <w:r w:rsidR="00113BCC" w:rsidRPr="004E1CF9">
              <w:rPr>
                <w:rFonts w:ascii="Arial" w:hAnsi="Arial" w:cs="Arial"/>
                <w:b/>
                <w:bCs/>
                <w:szCs w:val="24"/>
              </w:rPr>
              <w:t>Introduction</w:t>
            </w:r>
          </w:p>
        </w:tc>
      </w:tr>
      <w:tr w:rsidR="00113BCC" w:rsidRPr="004E1CF9" w14:paraId="06EEE951" w14:textId="77777777" w:rsidTr="004E1CF9">
        <w:trPr>
          <w:trHeight w:val="340"/>
        </w:trPr>
        <w:tc>
          <w:tcPr>
            <w:tcW w:w="4326" w:type="pct"/>
            <w:shd w:val="clear" w:color="auto" w:fill="auto"/>
            <w:vAlign w:val="center"/>
          </w:tcPr>
          <w:p w14:paraId="00FF2F6E"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My introduction clearly sets out the problem to be addressed</w:t>
            </w:r>
          </w:p>
        </w:tc>
        <w:tc>
          <w:tcPr>
            <w:tcW w:w="674" w:type="pct"/>
            <w:shd w:val="clear" w:color="auto" w:fill="auto"/>
            <w:vAlign w:val="center"/>
          </w:tcPr>
          <w:p w14:paraId="58CB364C" w14:textId="62299737" w:rsidR="00113BCC" w:rsidRPr="004E1CF9" w:rsidRDefault="00113BCC" w:rsidP="009F7B0D">
            <w:pPr>
              <w:spacing w:after="0" w:line="240" w:lineRule="auto"/>
            </w:pPr>
          </w:p>
        </w:tc>
      </w:tr>
      <w:tr w:rsidR="00113BCC" w:rsidRPr="004E1CF9" w14:paraId="224D9BA2" w14:textId="77777777" w:rsidTr="004E1CF9">
        <w:trPr>
          <w:trHeight w:val="340"/>
        </w:trPr>
        <w:tc>
          <w:tcPr>
            <w:tcW w:w="4326" w:type="pct"/>
            <w:shd w:val="clear" w:color="auto" w:fill="auto"/>
            <w:vAlign w:val="center"/>
          </w:tcPr>
          <w:p w14:paraId="16796FFE" w14:textId="77777777" w:rsidR="00113BCC" w:rsidRPr="004E1CF9" w:rsidRDefault="00113BCC" w:rsidP="004E1CF9">
            <w:pPr>
              <w:widowControl w:val="0"/>
              <w:overflowPunct w:val="0"/>
              <w:autoSpaceDE w:val="0"/>
              <w:autoSpaceDN w:val="0"/>
              <w:adjustRightInd w:val="0"/>
              <w:spacing w:after="0" w:line="272" w:lineRule="auto"/>
              <w:jc w:val="both"/>
              <w:rPr>
                <w:rFonts w:ascii="Times New Roman" w:hAnsi="Times New Roman"/>
                <w:szCs w:val="24"/>
              </w:rPr>
            </w:pPr>
            <w:r w:rsidRPr="004E1CF9">
              <w:rPr>
                <w:rFonts w:ascii="Arial" w:hAnsi="Arial" w:cs="Arial"/>
                <w:szCs w:val="24"/>
              </w:rPr>
              <w:t>My introduction sets out the thesis that I will develop in the paper as a response / possible answer to the problem</w:t>
            </w:r>
          </w:p>
        </w:tc>
        <w:tc>
          <w:tcPr>
            <w:tcW w:w="674" w:type="pct"/>
            <w:shd w:val="clear" w:color="auto" w:fill="auto"/>
            <w:vAlign w:val="center"/>
          </w:tcPr>
          <w:p w14:paraId="4BCA1327" w14:textId="58467668" w:rsidR="00113BCC" w:rsidRPr="004E1CF9" w:rsidRDefault="00113BCC" w:rsidP="009F7B0D">
            <w:pPr>
              <w:spacing w:after="0" w:line="240" w:lineRule="auto"/>
            </w:pPr>
          </w:p>
        </w:tc>
      </w:tr>
      <w:tr w:rsidR="00113BCC" w:rsidRPr="004E1CF9" w14:paraId="494FBFBC" w14:textId="77777777" w:rsidTr="004E1CF9">
        <w:trPr>
          <w:trHeight w:val="340"/>
        </w:trPr>
        <w:tc>
          <w:tcPr>
            <w:tcW w:w="4326" w:type="pct"/>
            <w:shd w:val="clear" w:color="auto" w:fill="auto"/>
            <w:vAlign w:val="center"/>
          </w:tcPr>
          <w:p w14:paraId="16584EE0" w14:textId="0379BD10" w:rsidR="00113BCC" w:rsidRPr="004E1CF9" w:rsidRDefault="00113BCC" w:rsidP="009F7B0D">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My introduction sets out the major arguments that I will develop to support my thesis</w:t>
            </w:r>
          </w:p>
        </w:tc>
        <w:tc>
          <w:tcPr>
            <w:tcW w:w="674" w:type="pct"/>
            <w:shd w:val="clear" w:color="auto" w:fill="auto"/>
            <w:vAlign w:val="center"/>
          </w:tcPr>
          <w:p w14:paraId="54D6A39E" w14:textId="29B44A20" w:rsidR="00113BCC" w:rsidRPr="004E1CF9" w:rsidRDefault="00113BCC" w:rsidP="009F7B0D">
            <w:pPr>
              <w:spacing w:after="0" w:line="240" w:lineRule="auto"/>
            </w:pPr>
          </w:p>
        </w:tc>
      </w:tr>
      <w:tr w:rsidR="00113BCC" w:rsidRPr="004E1CF9" w14:paraId="02E73996" w14:textId="77777777" w:rsidTr="004E1CF9">
        <w:trPr>
          <w:trHeight w:val="340"/>
        </w:trPr>
        <w:tc>
          <w:tcPr>
            <w:tcW w:w="5000" w:type="pct"/>
            <w:gridSpan w:val="2"/>
            <w:shd w:val="clear" w:color="auto" w:fill="auto"/>
            <w:vAlign w:val="center"/>
          </w:tcPr>
          <w:p w14:paraId="137B7940" w14:textId="77777777" w:rsidR="00113BCC" w:rsidRPr="004E1CF9" w:rsidRDefault="005D3882" w:rsidP="004E1CF9">
            <w:pPr>
              <w:spacing w:after="0" w:line="240" w:lineRule="auto"/>
              <w:jc w:val="both"/>
            </w:pPr>
            <w:r w:rsidRPr="004E1CF9">
              <w:tab/>
            </w:r>
            <w:r w:rsidR="00113BCC" w:rsidRPr="004E1CF9">
              <w:rPr>
                <w:rFonts w:ascii="Arial" w:hAnsi="Arial" w:cs="Arial"/>
                <w:b/>
                <w:bCs/>
                <w:szCs w:val="24"/>
              </w:rPr>
              <w:t>Conclusion</w:t>
            </w:r>
          </w:p>
        </w:tc>
      </w:tr>
      <w:tr w:rsidR="00113BCC" w:rsidRPr="004E1CF9" w14:paraId="3E57309C" w14:textId="77777777" w:rsidTr="004E1CF9">
        <w:trPr>
          <w:trHeight w:val="340"/>
        </w:trPr>
        <w:tc>
          <w:tcPr>
            <w:tcW w:w="4326" w:type="pct"/>
            <w:shd w:val="clear" w:color="auto" w:fill="auto"/>
            <w:vAlign w:val="center"/>
          </w:tcPr>
          <w:p w14:paraId="7B98DED8"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My conclusion summarises the main arguments and concludes in support of the thesis</w:t>
            </w:r>
          </w:p>
        </w:tc>
        <w:tc>
          <w:tcPr>
            <w:tcW w:w="674" w:type="pct"/>
            <w:shd w:val="clear" w:color="auto" w:fill="auto"/>
            <w:vAlign w:val="center"/>
          </w:tcPr>
          <w:p w14:paraId="32A9FCE2" w14:textId="311C5C48" w:rsidR="00113BCC" w:rsidRPr="004E1CF9" w:rsidRDefault="00113BCC" w:rsidP="009F7B0D">
            <w:pPr>
              <w:spacing w:after="0" w:line="240" w:lineRule="auto"/>
            </w:pPr>
          </w:p>
        </w:tc>
      </w:tr>
      <w:tr w:rsidR="00113BCC" w:rsidRPr="004E1CF9" w14:paraId="33B002FF" w14:textId="77777777" w:rsidTr="004E1CF9">
        <w:trPr>
          <w:trHeight w:val="340"/>
        </w:trPr>
        <w:tc>
          <w:tcPr>
            <w:tcW w:w="4326" w:type="pct"/>
            <w:shd w:val="clear" w:color="auto" w:fill="auto"/>
            <w:vAlign w:val="center"/>
          </w:tcPr>
          <w:p w14:paraId="31F0A797"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My conclusion does not contain any new information or arguments</w:t>
            </w:r>
          </w:p>
        </w:tc>
        <w:tc>
          <w:tcPr>
            <w:tcW w:w="674" w:type="pct"/>
            <w:shd w:val="clear" w:color="auto" w:fill="auto"/>
            <w:vAlign w:val="center"/>
          </w:tcPr>
          <w:p w14:paraId="785A1A4D" w14:textId="0BD7121F" w:rsidR="00113BCC" w:rsidRPr="004E1CF9" w:rsidRDefault="00113BCC" w:rsidP="009F7B0D">
            <w:pPr>
              <w:spacing w:after="0" w:line="240" w:lineRule="auto"/>
            </w:pPr>
          </w:p>
        </w:tc>
      </w:tr>
      <w:tr w:rsidR="00113BCC" w:rsidRPr="004E1CF9" w14:paraId="11CF2900" w14:textId="77777777" w:rsidTr="004E1CF9">
        <w:trPr>
          <w:trHeight w:val="340"/>
        </w:trPr>
        <w:tc>
          <w:tcPr>
            <w:tcW w:w="5000" w:type="pct"/>
            <w:gridSpan w:val="2"/>
            <w:shd w:val="clear" w:color="auto" w:fill="auto"/>
            <w:vAlign w:val="center"/>
          </w:tcPr>
          <w:p w14:paraId="026FB068" w14:textId="77777777" w:rsidR="00113BCC" w:rsidRPr="004E1CF9" w:rsidRDefault="005D3882" w:rsidP="004E1CF9">
            <w:pPr>
              <w:spacing w:after="0" w:line="240" w:lineRule="auto"/>
              <w:jc w:val="both"/>
            </w:pPr>
            <w:r w:rsidRPr="004E1CF9">
              <w:tab/>
            </w:r>
            <w:r w:rsidR="00113BCC" w:rsidRPr="004E1CF9">
              <w:rPr>
                <w:rFonts w:ascii="Arial" w:hAnsi="Arial" w:cs="Arial"/>
                <w:b/>
                <w:bCs/>
                <w:szCs w:val="24"/>
              </w:rPr>
              <w:t>Body – Paragraphing</w:t>
            </w:r>
          </w:p>
        </w:tc>
      </w:tr>
      <w:tr w:rsidR="00113BCC" w:rsidRPr="004E1CF9" w14:paraId="151D6630" w14:textId="77777777" w:rsidTr="004E1CF9">
        <w:trPr>
          <w:trHeight w:val="340"/>
        </w:trPr>
        <w:tc>
          <w:tcPr>
            <w:tcW w:w="4326" w:type="pct"/>
            <w:shd w:val="clear" w:color="auto" w:fill="auto"/>
            <w:vAlign w:val="center"/>
          </w:tcPr>
          <w:p w14:paraId="5364A6B7"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Every new thought is in a new paragraph</w:t>
            </w:r>
          </w:p>
        </w:tc>
        <w:tc>
          <w:tcPr>
            <w:tcW w:w="674" w:type="pct"/>
            <w:shd w:val="clear" w:color="auto" w:fill="auto"/>
            <w:vAlign w:val="center"/>
          </w:tcPr>
          <w:p w14:paraId="575C906C" w14:textId="3D155FDD" w:rsidR="00113BCC" w:rsidRPr="004E1CF9" w:rsidRDefault="00113BCC" w:rsidP="009F7B0D">
            <w:pPr>
              <w:spacing w:after="0" w:line="240" w:lineRule="auto"/>
            </w:pPr>
          </w:p>
        </w:tc>
      </w:tr>
      <w:tr w:rsidR="00113BCC" w:rsidRPr="004E1CF9" w14:paraId="3D2AA475" w14:textId="77777777" w:rsidTr="004E1CF9">
        <w:trPr>
          <w:trHeight w:val="340"/>
        </w:trPr>
        <w:tc>
          <w:tcPr>
            <w:tcW w:w="4326" w:type="pct"/>
            <w:shd w:val="clear" w:color="auto" w:fill="auto"/>
            <w:vAlign w:val="center"/>
          </w:tcPr>
          <w:p w14:paraId="23E608F2"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3"/>
              </w:rPr>
              <w:t>Every paragraph contains a sentence linking it to the previous and / or following paragraphs</w:t>
            </w:r>
          </w:p>
        </w:tc>
        <w:tc>
          <w:tcPr>
            <w:tcW w:w="674" w:type="pct"/>
            <w:shd w:val="clear" w:color="auto" w:fill="auto"/>
            <w:vAlign w:val="center"/>
          </w:tcPr>
          <w:p w14:paraId="4AF1E6A8" w14:textId="38988298" w:rsidR="00113BCC" w:rsidRPr="004E1CF9" w:rsidRDefault="00113BCC" w:rsidP="009F7B0D">
            <w:pPr>
              <w:spacing w:after="0" w:line="240" w:lineRule="auto"/>
            </w:pPr>
          </w:p>
        </w:tc>
      </w:tr>
      <w:tr w:rsidR="00113BCC" w:rsidRPr="004E1CF9" w14:paraId="221E8622" w14:textId="77777777" w:rsidTr="004E1CF9">
        <w:trPr>
          <w:trHeight w:val="340"/>
        </w:trPr>
        <w:tc>
          <w:tcPr>
            <w:tcW w:w="4326" w:type="pct"/>
            <w:shd w:val="clear" w:color="auto" w:fill="auto"/>
            <w:vAlign w:val="center"/>
          </w:tcPr>
          <w:p w14:paraId="27F3E5C9" w14:textId="77777777" w:rsidR="00113BCC" w:rsidRPr="004E1CF9" w:rsidRDefault="00113BCC" w:rsidP="004E1CF9">
            <w:pPr>
              <w:widowControl w:val="0"/>
              <w:overflowPunct w:val="0"/>
              <w:autoSpaceDE w:val="0"/>
              <w:autoSpaceDN w:val="0"/>
              <w:adjustRightInd w:val="0"/>
              <w:spacing w:after="0" w:line="272" w:lineRule="auto"/>
              <w:jc w:val="both"/>
              <w:rPr>
                <w:rFonts w:ascii="Times New Roman" w:hAnsi="Times New Roman"/>
                <w:szCs w:val="24"/>
              </w:rPr>
            </w:pPr>
            <w:r w:rsidRPr="004E1CF9">
              <w:rPr>
                <w:rFonts w:ascii="Arial" w:hAnsi="Arial" w:cs="Arial"/>
                <w:szCs w:val="24"/>
              </w:rPr>
              <w:t>Every paragraph contains a topic sentence (mini thesis statement) that sets out the argument or main point of the paragraph</w:t>
            </w:r>
          </w:p>
        </w:tc>
        <w:tc>
          <w:tcPr>
            <w:tcW w:w="674" w:type="pct"/>
            <w:shd w:val="clear" w:color="auto" w:fill="auto"/>
            <w:vAlign w:val="center"/>
          </w:tcPr>
          <w:p w14:paraId="52C31C39" w14:textId="4D2B8C17" w:rsidR="00113BCC" w:rsidRPr="004E1CF9" w:rsidRDefault="00113BCC" w:rsidP="009F7B0D">
            <w:pPr>
              <w:spacing w:after="0" w:line="240" w:lineRule="auto"/>
            </w:pPr>
          </w:p>
        </w:tc>
      </w:tr>
      <w:tr w:rsidR="00113BCC" w:rsidRPr="004E1CF9" w14:paraId="4AA7E226" w14:textId="77777777" w:rsidTr="004E1CF9">
        <w:trPr>
          <w:trHeight w:val="340"/>
        </w:trPr>
        <w:tc>
          <w:tcPr>
            <w:tcW w:w="4326" w:type="pct"/>
            <w:shd w:val="clear" w:color="auto" w:fill="auto"/>
            <w:vAlign w:val="center"/>
          </w:tcPr>
          <w:p w14:paraId="080C8E83"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Every paragraph shows how its mini-thesis sup</w:t>
            </w:r>
            <w:r w:rsidR="00AE176A" w:rsidRPr="004E1CF9">
              <w:rPr>
                <w:rFonts w:ascii="Arial" w:hAnsi="Arial" w:cs="Arial"/>
                <w:szCs w:val="24"/>
              </w:rPr>
              <w:t>ports the main thesis of the pa</w:t>
            </w:r>
            <w:r w:rsidRPr="004E1CF9">
              <w:rPr>
                <w:rFonts w:ascii="Arial" w:hAnsi="Arial" w:cs="Arial"/>
                <w:szCs w:val="24"/>
              </w:rPr>
              <w:t>per</w:t>
            </w:r>
          </w:p>
        </w:tc>
        <w:tc>
          <w:tcPr>
            <w:tcW w:w="674" w:type="pct"/>
            <w:shd w:val="clear" w:color="auto" w:fill="auto"/>
            <w:vAlign w:val="center"/>
          </w:tcPr>
          <w:p w14:paraId="64C3E7FE" w14:textId="50DDD792" w:rsidR="00113BCC" w:rsidRPr="004E1CF9" w:rsidRDefault="00113BCC" w:rsidP="009F7B0D">
            <w:pPr>
              <w:spacing w:after="0" w:line="240" w:lineRule="auto"/>
            </w:pPr>
          </w:p>
        </w:tc>
      </w:tr>
      <w:tr w:rsidR="00113BCC" w:rsidRPr="004E1CF9" w14:paraId="2AB89073" w14:textId="77777777" w:rsidTr="004E1CF9">
        <w:trPr>
          <w:trHeight w:val="340"/>
        </w:trPr>
        <w:tc>
          <w:tcPr>
            <w:tcW w:w="4326" w:type="pct"/>
            <w:shd w:val="clear" w:color="auto" w:fill="auto"/>
            <w:vAlign w:val="center"/>
          </w:tcPr>
          <w:p w14:paraId="259BB4B5"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Every paragraph contains supporting arguments as evidence for the mini-thesis statement</w:t>
            </w:r>
          </w:p>
        </w:tc>
        <w:tc>
          <w:tcPr>
            <w:tcW w:w="674" w:type="pct"/>
            <w:shd w:val="clear" w:color="auto" w:fill="auto"/>
            <w:vAlign w:val="center"/>
          </w:tcPr>
          <w:p w14:paraId="6170429E" w14:textId="3E229C95" w:rsidR="00113BCC" w:rsidRPr="004E1CF9" w:rsidRDefault="00113BCC" w:rsidP="004B34E5">
            <w:pPr>
              <w:spacing w:after="0" w:line="240" w:lineRule="auto"/>
            </w:pPr>
          </w:p>
        </w:tc>
      </w:tr>
      <w:tr w:rsidR="00113BCC" w:rsidRPr="004E1CF9" w14:paraId="4F8A02F4" w14:textId="77777777" w:rsidTr="004E1CF9">
        <w:trPr>
          <w:trHeight w:val="340"/>
        </w:trPr>
        <w:tc>
          <w:tcPr>
            <w:tcW w:w="4326" w:type="pct"/>
            <w:shd w:val="clear" w:color="auto" w:fill="auto"/>
            <w:vAlign w:val="center"/>
          </w:tcPr>
          <w:p w14:paraId="058A5895" w14:textId="77777777" w:rsidR="00113BCC" w:rsidRPr="004E1CF9" w:rsidRDefault="00113BCC" w:rsidP="004E1CF9">
            <w:pPr>
              <w:widowControl w:val="0"/>
              <w:overflowPunct w:val="0"/>
              <w:autoSpaceDE w:val="0"/>
              <w:autoSpaceDN w:val="0"/>
              <w:adjustRightInd w:val="0"/>
              <w:spacing w:after="0" w:line="272" w:lineRule="auto"/>
              <w:jc w:val="both"/>
              <w:rPr>
                <w:rFonts w:ascii="Times New Roman" w:hAnsi="Times New Roman"/>
                <w:spacing w:val="-4"/>
                <w:szCs w:val="24"/>
              </w:rPr>
            </w:pPr>
            <w:r w:rsidRPr="004E1CF9">
              <w:rPr>
                <w:rFonts w:ascii="Arial" w:hAnsi="Arial" w:cs="Arial"/>
                <w:spacing w:val="-4"/>
                <w:szCs w:val="24"/>
              </w:rPr>
              <w:t>Every paragraph contains a concluding sentence or two that summarises the arguments in support of the mini-thesis as well as the thesis of the paper</w:t>
            </w:r>
          </w:p>
        </w:tc>
        <w:tc>
          <w:tcPr>
            <w:tcW w:w="674" w:type="pct"/>
            <w:shd w:val="clear" w:color="auto" w:fill="auto"/>
            <w:vAlign w:val="center"/>
          </w:tcPr>
          <w:p w14:paraId="27750693" w14:textId="6D38FBD9" w:rsidR="00113BCC" w:rsidRPr="004E1CF9" w:rsidRDefault="00113BCC" w:rsidP="009F7B0D">
            <w:pPr>
              <w:spacing w:after="0" w:line="240" w:lineRule="auto"/>
            </w:pPr>
          </w:p>
        </w:tc>
      </w:tr>
      <w:tr w:rsidR="00113BCC" w:rsidRPr="004E1CF9" w14:paraId="1AFE96A3" w14:textId="77777777" w:rsidTr="003B7ACF">
        <w:trPr>
          <w:trHeight w:val="375"/>
        </w:trPr>
        <w:tc>
          <w:tcPr>
            <w:tcW w:w="4326" w:type="pct"/>
            <w:shd w:val="clear" w:color="auto" w:fill="auto"/>
            <w:vAlign w:val="center"/>
          </w:tcPr>
          <w:p w14:paraId="7CA02467" w14:textId="77777777" w:rsidR="00113BCC" w:rsidRPr="004E1CF9" w:rsidRDefault="005D3882" w:rsidP="004E1CF9">
            <w:pPr>
              <w:widowControl w:val="0"/>
              <w:autoSpaceDE w:val="0"/>
              <w:autoSpaceDN w:val="0"/>
              <w:adjustRightInd w:val="0"/>
              <w:spacing w:after="0" w:line="240" w:lineRule="auto"/>
              <w:jc w:val="both"/>
              <w:rPr>
                <w:rFonts w:ascii="Times New Roman" w:hAnsi="Times New Roman"/>
                <w:szCs w:val="24"/>
              </w:rPr>
            </w:pPr>
            <w:r w:rsidRPr="004E1CF9">
              <w:tab/>
            </w:r>
            <w:r w:rsidR="00113BCC" w:rsidRPr="004E1CF9">
              <w:rPr>
                <w:rFonts w:ascii="Arial" w:hAnsi="Arial" w:cs="Arial"/>
                <w:b/>
                <w:bCs/>
                <w:szCs w:val="24"/>
              </w:rPr>
              <w:t>Word Count</w:t>
            </w:r>
            <w:r w:rsidR="00113BCC" w:rsidRPr="004E1CF9">
              <w:rPr>
                <w:rFonts w:ascii="Arial" w:hAnsi="Arial" w:cs="Arial"/>
                <w:szCs w:val="24"/>
              </w:rPr>
              <w:t>: (please insert the word count for the paper)</w:t>
            </w:r>
          </w:p>
        </w:tc>
        <w:tc>
          <w:tcPr>
            <w:tcW w:w="674" w:type="pct"/>
            <w:shd w:val="clear" w:color="auto" w:fill="auto"/>
            <w:vAlign w:val="center"/>
          </w:tcPr>
          <w:p w14:paraId="26A1747D" w14:textId="15D02570" w:rsidR="00113BCC" w:rsidRPr="004E1CF9" w:rsidRDefault="00113BCC" w:rsidP="009F7B0D">
            <w:pPr>
              <w:spacing w:after="0" w:line="240" w:lineRule="auto"/>
            </w:pPr>
          </w:p>
        </w:tc>
      </w:tr>
      <w:tr w:rsidR="002E5293" w:rsidRPr="004E1CF9" w14:paraId="0A4526A4" w14:textId="77777777" w:rsidTr="004E1CF9">
        <w:trPr>
          <w:trHeight w:val="340"/>
        </w:trPr>
        <w:tc>
          <w:tcPr>
            <w:tcW w:w="5000" w:type="pct"/>
            <w:gridSpan w:val="2"/>
            <w:shd w:val="clear" w:color="auto" w:fill="auto"/>
            <w:vAlign w:val="center"/>
          </w:tcPr>
          <w:p w14:paraId="33E599AC" w14:textId="77777777" w:rsidR="002E5293" w:rsidRPr="004E1CF9" w:rsidRDefault="002E5293" w:rsidP="004E1CF9">
            <w:pPr>
              <w:spacing w:after="0" w:line="240" w:lineRule="auto"/>
              <w:jc w:val="both"/>
            </w:pPr>
            <w:r w:rsidRPr="004E1CF9">
              <w:rPr>
                <w:rFonts w:ascii="Arial" w:hAnsi="Arial" w:cs="Arial"/>
                <w:b/>
                <w:bCs/>
                <w:szCs w:val="24"/>
              </w:rPr>
              <w:t>ORIGINALITY</w:t>
            </w:r>
          </w:p>
        </w:tc>
      </w:tr>
      <w:tr w:rsidR="00113BCC" w:rsidRPr="004E1CF9" w14:paraId="6C2BB67A" w14:textId="77777777" w:rsidTr="004E1CF9">
        <w:trPr>
          <w:trHeight w:val="340"/>
        </w:trPr>
        <w:tc>
          <w:tcPr>
            <w:tcW w:w="4326" w:type="pct"/>
            <w:shd w:val="clear" w:color="auto" w:fill="auto"/>
            <w:vAlign w:val="center"/>
          </w:tcPr>
          <w:p w14:paraId="19E81C2D" w14:textId="77777777" w:rsidR="00113BCC" w:rsidRPr="004E1CF9" w:rsidRDefault="00113BCC" w:rsidP="004E1CF9">
            <w:pPr>
              <w:widowControl w:val="0"/>
              <w:autoSpaceDE w:val="0"/>
              <w:autoSpaceDN w:val="0"/>
              <w:adjustRightInd w:val="0"/>
              <w:spacing w:after="0" w:line="240" w:lineRule="auto"/>
              <w:jc w:val="both"/>
              <w:rPr>
                <w:rFonts w:ascii="Times New Roman" w:hAnsi="Times New Roman"/>
                <w:szCs w:val="24"/>
              </w:rPr>
            </w:pPr>
            <w:r w:rsidRPr="004E1CF9">
              <w:rPr>
                <w:rFonts w:ascii="Arial" w:hAnsi="Arial" w:cs="Arial"/>
                <w:szCs w:val="24"/>
              </w:rPr>
              <w:t>This assignment is all my own original work</w:t>
            </w:r>
          </w:p>
        </w:tc>
        <w:tc>
          <w:tcPr>
            <w:tcW w:w="674" w:type="pct"/>
            <w:shd w:val="clear" w:color="auto" w:fill="auto"/>
            <w:vAlign w:val="center"/>
          </w:tcPr>
          <w:p w14:paraId="788D9F78" w14:textId="415914AD" w:rsidR="00113BCC" w:rsidRPr="004E1CF9" w:rsidRDefault="002D5CFE" w:rsidP="009F7B0D">
            <w:pPr>
              <w:spacing w:after="0" w:line="240" w:lineRule="auto"/>
            </w:pPr>
            <w:r>
              <w:t>Yes</w:t>
            </w:r>
          </w:p>
        </w:tc>
      </w:tr>
      <w:tr w:rsidR="00113BCC" w:rsidRPr="004E1CF9" w14:paraId="04276EF4" w14:textId="77777777" w:rsidTr="004E1CF9">
        <w:trPr>
          <w:trHeight w:val="340"/>
        </w:trPr>
        <w:tc>
          <w:tcPr>
            <w:tcW w:w="4326" w:type="pct"/>
            <w:shd w:val="clear" w:color="auto" w:fill="auto"/>
            <w:vAlign w:val="center"/>
          </w:tcPr>
          <w:p w14:paraId="64045822" w14:textId="77777777" w:rsidR="00113BCC" w:rsidRPr="004E1CF9" w:rsidRDefault="00113BCC" w:rsidP="004E1CF9">
            <w:pPr>
              <w:spacing w:after="0" w:line="240" w:lineRule="auto"/>
              <w:jc w:val="both"/>
            </w:pPr>
            <w:r w:rsidRPr="004E1CF9">
              <w:rPr>
                <w:rFonts w:ascii="Arial" w:hAnsi="Arial" w:cs="Arial"/>
                <w:b/>
                <w:bCs/>
                <w:szCs w:val="23"/>
              </w:rPr>
              <w:t xml:space="preserve">VALUE </w:t>
            </w:r>
            <w:r w:rsidRPr="004E1CF9">
              <w:rPr>
                <w:rFonts w:ascii="Arial" w:hAnsi="Arial" w:cs="Arial"/>
                <w:szCs w:val="23"/>
              </w:rPr>
              <w:t xml:space="preserve">I have found this </w:t>
            </w:r>
            <w:r w:rsidR="00AE176A" w:rsidRPr="004E1CF9">
              <w:rPr>
                <w:rFonts w:ascii="Arial" w:hAnsi="Arial" w:cs="Arial"/>
                <w:szCs w:val="23"/>
              </w:rPr>
              <w:t xml:space="preserve">to be </w:t>
            </w:r>
            <w:r w:rsidRPr="004E1CF9">
              <w:rPr>
                <w:rFonts w:ascii="Arial" w:hAnsi="Arial" w:cs="Arial"/>
                <w:szCs w:val="23"/>
              </w:rPr>
              <w:t>a valuable learning experience.</w:t>
            </w:r>
          </w:p>
        </w:tc>
        <w:tc>
          <w:tcPr>
            <w:tcW w:w="674" w:type="pct"/>
            <w:shd w:val="clear" w:color="auto" w:fill="auto"/>
            <w:vAlign w:val="center"/>
          </w:tcPr>
          <w:p w14:paraId="15B60D43" w14:textId="28626103" w:rsidR="00113BCC" w:rsidRPr="004E1CF9" w:rsidRDefault="00D720B3" w:rsidP="009F7B0D">
            <w:pPr>
              <w:spacing w:after="0" w:line="240" w:lineRule="auto"/>
            </w:pPr>
            <w:r>
              <w:t>Yes</w:t>
            </w:r>
          </w:p>
        </w:tc>
      </w:tr>
    </w:tbl>
    <w:p w14:paraId="77D82F2C" w14:textId="77777777" w:rsidR="002E5293" w:rsidRPr="00306BB2" w:rsidRDefault="002E5293" w:rsidP="002E5293">
      <w:pPr>
        <w:spacing w:after="0" w:line="240" w:lineRule="auto"/>
        <w:jc w:val="center"/>
      </w:pPr>
    </w:p>
    <w:p w14:paraId="3B96B574" w14:textId="77777777" w:rsidR="002E5293" w:rsidRPr="00306BB2" w:rsidRDefault="002E5293" w:rsidP="002E5293">
      <w:pPr>
        <w:spacing w:after="0" w:line="240" w:lineRule="auto"/>
        <w:jc w:val="center"/>
      </w:pPr>
    </w:p>
    <w:p w14:paraId="1FBBF065" w14:textId="77777777" w:rsidR="002E5293" w:rsidRPr="00306BB2" w:rsidRDefault="002E5293" w:rsidP="002E5293">
      <w:pPr>
        <w:spacing w:after="0" w:line="240" w:lineRule="auto"/>
        <w:jc w:val="center"/>
      </w:pPr>
    </w:p>
    <w:p w14:paraId="08021096" w14:textId="77777777" w:rsidR="002E5293" w:rsidRPr="00306BB2" w:rsidRDefault="002E5293" w:rsidP="002E5293">
      <w:pPr>
        <w:spacing w:after="0" w:line="240" w:lineRule="auto"/>
        <w:jc w:val="center"/>
      </w:pPr>
    </w:p>
    <w:p w14:paraId="5242FF51" w14:textId="77777777" w:rsidR="002E5293" w:rsidRPr="00306BB2" w:rsidRDefault="002E5293" w:rsidP="002E5293">
      <w:pPr>
        <w:spacing w:after="0" w:line="240" w:lineRule="auto"/>
        <w:jc w:val="center"/>
      </w:pPr>
    </w:p>
    <w:p w14:paraId="6F49A26F" w14:textId="77777777" w:rsidR="002E5293" w:rsidRPr="00306BB2" w:rsidRDefault="002E5293" w:rsidP="002E5293">
      <w:pPr>
        <w:spacing w:after="0" w:line="240" w:lineRule="auto"/>
        <w:jc w:val="center"/>
      </w:pPr>
    </w:p>
    <w:p w14:paraId="76E97E9F" w14:textId="77777777" w:rsidR="002E5293" w:rsidRPr="00306BB2" w:rsidRDefault="002E5293" w:rsidP="002E5293">
      <w:pPr>
        <w:spacing w:after="0" w:line="240" w:lineRule="auto"/>
        <w:jc w:val="center"/>
      </w:pPr>
    </w:p>
    <w:p w14:paraId="76AB952A" w14:textId="77777777" w:rsidR="002E5293" w:rsidRPr="00306BB2" w:rsidRDefault="002E5293" w:rsidP="002E5293">
      <w:pPr>
        <w:spacing w:after="0" w:line="240" w:lineRule="auto"/>
        <w:jc w:val="center"/>
      </w:pPr>
    </w:p>
    <w:p w14:paraId="2F8672C1" w14:textId="77777777" w:rsidR="002E5293" w:rsidRPr="00306BB2" w:rsidRDefault="005D3882" w:rsidP="002E5293">
      <w:pPr>
        <w:spacing w:after="0" w:line="240" w:lineRule="auto"/>
        <w:jc w:val="center"/>
      </w:pPr>
      <w:r>
        <w:tab/>
      </w:r>
    </w:p>
    <w:p w14:paraId="53ED31C0" w14:textId="77777777" w:rsidR="002E5293" w:rsidRPr="00306BB2" w:rsidRDefault="002E5293" w:rsidP="002E5293">
      <w:pPr>
        <w:spacing w:after="0" w:line="240" w:lineRule="auto"/>
        <w:jc w:val="center"/>
      </w:pPr>
    </w:p>
    <w:p w14:paraId="4D9A7235" w14:textId="77777777" w:rsidR="002E5293" w:rsidRDefault="002E5293" w:rsidP="002E5293">
      <w:pPr>
        <w:spacing w:after="0" w:line="240" w:lineRule="auto"/>
        <w:jc w:val="center"/>
      </w:pPr>
    </w:p>
    <w:p w14:paraId="391C44D4" w14:textId="77777777" w:rsidR="00B11729" w:rsidRDefault="00B11729" w:rsidP="002E5293">
      <w:pPr>
        <w:spacing w:after="0" w:line="240" w:lineRule="auto"/>
        <w:jc w:val="center"/>
      </w:pPr>
    </w:p>
    <w:p w14:paraId="0C89503C" w14:textId="77777777" w:rsidR="00B11729" w:rsidRDefault="00B11729" w:rsidP="002E5293">
      <w:pPr>
        <w:spacing w:after="0" w:line="240" w:lineRule="auto"/>
        <w:jc w:val="center"/>
      </w:pPr>
    </w:p>
    <w:p w14:paraId="0AD7D1C3" w14:textId="77777777" w:rsidR="00B11729" w:rsidRDefault="00B11729" w:rsidP="002E5293">
      <w:pPr>
        <w:spacing w:after="0" w:line="240" w:lineRule="auto"/>
        <w:jc w:val="center"/>
      </w:pPr>
    </w:p>
    <w:p w14:paraId="1496CFA7" w14:textId="77777777" w:rsidR="00B11729" w:rsidRPr="00306BB2" w:rsidRDefault="00B11729" w:rsidP="002E5293">
      <w:pPr>
        <w:spacing w:after="0" w:line="240" w:lineRule="auto"/>
        <w:jc w:val="center"/>
      </w:pPr>
    </w:p>
    <w:p w14:paraId="78A8FAC7" w14:textId="77777777" w:rsidR="002E5293" w:rsidRPr="00306BB2" w:rsidRDefault="002E5293" w:rsidP="002E5293">
      <w:pPr>
        <w:spacing w:after="0" w:line="240" w:lineRule="auto"/>
        <w:jc w:val="center"/>
      </w:pPr>
    </w:p>
    <w:p w14:paraId="05A99E94" w14:textId="77777777" w:rsidR="002E5293" w:rsidRPr="00306BB2" w:rsidRDefault="002E5293" w:rsidP="002E5293">
      <w:pPr>
        <w:spacing w:after="0" w:line="240" w:lineRule="auto"/>
        <w:jc w:val="center"/>
      </w:pPr>
    </w:p>
    <w:p w14:paraId="57355806" w14:textId="77777777" w:rsidR="002E5293" w:rsidRPr="00306BB2" w:rsidRDefault="002E5293" w:rsidP="002E5293">
      <w:pPr>
        <w:spacing w:after="0" w:line="240" w:lineRule="auto"/>
        <w:jc w:val="center"/>
      </w:pPr>
    </w:p>
    <w:p w14:paraId="347ECA3A" w14:textId="1EC0BD97" w:rsidR="002E5293" w:rsidRPr="00306BB2" w:rsidRDefault="005F426D" w:rsidP="005632B4">
      <w:pPr>
        <w:spacing w:after="0" w:line="240" w:lineRule="auto"/>
        <w:jc w:val="center"/>
        <w:outlineLvl w:val="0"/>
        <w:rPr>
          <w:sz w:val="40"/>
        </w:rPr>
      </w:pPr>
      <w:r>
        <w:rPr>
          <w:b/>
          <w:bCs/>
          <w:sz w:val="40"/>
          <w:szCs w:val="32"/>
        </w:rPr>
        <w:t>Title</w:t>
      </w:r>
      <w:r w:rsidR="008F026F">
        <w:rPr>
          <w:b/>
          <w:bCs/>
          <w:sz w:val="40"/>
          <w:szCs w:val="32"/>
        </w:rPr>
        <w:t xml:space="preserve"> </w:t>
      </w:r>
    </w:p>
    <w:p w14:paraId="7F20EA0F" w14:textId="68CECB4F" w:rsidR="002E5293" w:rsidRPr="00306BB2" w:rsidRDefault="005F426D" w:rsidP="002E5293">
      <w:pPr>
        <w:spacing w:after="0" w:line="240" w:lineRule="auto"/>
        <w:jc w:val="center"/>
      </w:pPr>
      <w:r>
        <w:t>Subtitle</w:t>
      </w:r>
    </w:p>
    <w:p w14:paraId="2CC03D3B" w14:textId="77777777" w:rsidR="002E5293" w:rsidRPr="00306BB2" w:rsidRDefault="002E5293" w:rsidP="002E5293">
      <w:pPr>
        <w:spacing w:after="0" w:line="240" w:lineRule="auto"/>
        <w:jc w:val="center"/>
      </w:pPr>
    </w:p>
    <w:p w14:paraId="65F9DCF8" w14:textId="77777777" w:rsidR="002E5293" w:rsidRPr="00306BB2" w:rsidRDefault="002E5293" w:rsidP="002E5293">
      <w:pPr>
        <w:spacing w:after="0" w:line="240" w:lineRule="auto"/>
        <w:jc w:val="center"/>
      </w:pPr>
    </w:p>
    <w:p w14:paraId="3D9EFC72" w14:textId="77777777" w:rsidR="002E5293" w:rsidRPr="00306BB2" w:rsidRDefault="002E5293" w:rsidP="002E5293">
      <w:pPr>
        <w:spacing w:after="0" w:line="240" w:lineRule="auto"/>
        <w:jc w:val="center"/>
      </w:pPr>
    </w:p>
    <w:p w14:paraId="17477FE7" w14:textId="77777777" w:rsidR="002E5293" w:rsidRPr="00306BB2" w:rsidRDefault="002E5293" w:rsidP="002E5293">
      <w:pPr>
        <w:spacing w:after="0" w:line="240" w:lineRule="auto"/>
        <w:jc w:val="center"/>
      </w:pPr>
    </w:p>
    <w:p w14:paraId="2D027645" w14:textId="77777777" w:rsidR="002E5293" w:rsidRPr="00306BB2" w:rsidRDefault="002E5293" w:rsidP="002E5293">
      <w:pPr>
        <w:spacing w:after="0" w:line="240" w:lineRule="auto"/>
        <w:jc w:val="center"/>
      </w:pPr>
    </w:p>
    <w:p w14:paraId="527FF521" w14:textId="77777777" w:rsidR="002E5293" w:rsidRPr="00306BB2" w:rsidRDefault="002E5293" w:rsidP="002E5293">
      <w:pPr>
        <w:spacing w:after="0" w:line="240" w:lineRule="auto"/>
        <w:jc w:val="center"/>
      </w:pPr>
    </w:p>
    <w:p w14:paraId="11EBD872" w14:textId="77777777" w:rsidR="002E5293" w:rsidRPr="00306BB2" w:rsidRDefault="002E5293" w:rsidP="002E5293">
      <w:pPr>
        <w:spacing w:after="0" w:line="240" w:lineRule="auto"/>
        <w:jc w:val="center"/>
      </w:pPr>
    </w:p>
    <w:p w14:paraId="1FDB3EA5" w14:textId="24FF962C" w:rsidR="002E5293" w:rsidRPr="00306BB2" w:rsidRDefault="005F426D" w:rsidP="005632B4">
      <w:pPr>
        <w:spacing w:after="0" w:line="240" w:lineRule="auto"/>
        <w:jc w:val="center"/>
        <w:outlineLvl w:val="0"/>
        <w:rPr>
          <w:sz w:val="28"/>
        </w:rPr>
      </w:pPr>
      <w:r>
        <w:rPr>
          <w:sz w:val="36"/>
          <w:szCs w:val="32"/>
        </w:rPr>
        <w:t>Jo</w:t>
      </w:r>
      <w:r w:rsidR="00CB7254">
        <w:rPr>
          <w:sz w:val="36"/>
          <w:szCs w:val="32"/>
        </w:rPr>
        <w:t>shua Oliver</w:t>
      </w:r>
    </w:p>
    <w:p w14:paraId="38FF0061" w14:textId="77777777" w:rsidR="002E5293" w:rsidRPr="00306BB2" w:rsidRDefault="002E5293" w:rsidP="002E5293">
      <w:pPr>
        <w:spacing w:after="0" w:line="240" w:lineRule="auto"/>
        <w:jc w:val="center"/>
      </w:pPr>
    </w:p>
    <w:p w14:paraId="29BE6B2C" w14:textId="77777777" w:rsidR="002E5293" w:rsidRPr="00306BB2" w:rsidRDefault="002E5293" w:rsidP="002E5293">
      <w:pPr>
        <w:spacing w:after="0" w:line="240" w:lineRule="auto"/>
        <w:jc w:val="center"/>
      </w:pPr>
    </w:p>
    <w:p w14:paraId="092239F9" w14:textId="77777777" w:rsidR="002E5293" w:rsidRPr="00306BB2" w:rsidRDefault="002E5293" w:rsidP="002E5293">
      <w:pPr>
        <w:spacing w:after="0" w:line="240" w:lineRule="auto"/>
        <w:jc w:val="center"/>
      </w:pPr>
    </w:p>
    <w:p w14:paraId="0116C7C6" w14:textId="77777777" w:rsidR="002E5293" w:rsidRPr="00306BB2" w:rsidRDefault="002E5293" w:rsidP="002E5293">
      <w:pPr>
        <w:spacing w:after="0" w:line="240" w:lineRule="auto"/>
        <w:jc w:val="center"/>
      </w:pPr>
    </w:p>
    <w:p w14:paraId="61FAA0E3" w14:textId="77777777" w:rsidR="002E5293" w:rsidRPr="00306BB2" w:rsidRDefault="002E5293" w:rsidP="002E5293">
      <w:pPr>
        <w:spacing w:after="0" w:line="240" w:lineRule="auto"/>
        <w:jc w:val="center"/>
      </w:pPr>
    </w:p>
    <w:p w14:paraId="66FB19E0" w14:textId="77777777" w:rsidR="002E5293" w:rsidRPr="00306BB2" w:rsidRDefault="002E5293" w:rsidP="002E5293">
      <w:pPr>
        <w:spacing w:after="0" w:line="240" w:lineRule="auto"/>
        <w:jc w:val="center"/>
      </w:pPr>
    </w:p>
    <w:p w14:paraId="4A1CA3E1" w14:textId="77777777" w:rsidR="002E5293" w:rsidRPr="00306BB2" w:rsidRDefault="002E5293" w:rsidP="002E5293">
      <w:pPr>
        <w:spacing w:after="0" w:line="240" w:lineRule="auto"/>
        <w:jc w:val="center"/>
      </w:pPr>
    </w:p>
    <w:p w14:paraId="47C7D218" w14:textId="77777777" w:rsidR="002E5293" w:rsidRPr="00306BB2" w:rsidRDefault="002E5293" w:rsidP="002E5293">
      <w:pPr>
        <w:spacing w:after="0" w:line="240" w:lineRule="auto"/>
        <w:jc w:val="center"/>
      </w:pPr>
    </w:p>
    <w:p w14:paraId="57D3B703" w14:textId="77777777" w:rsidR="002E5293" w:rsidRPr="00306BB2" w:rsidRDefault="002E5293" w:rsidP="002E5293">
      <w:pPr>
        <w:spacing w:after="0" w:line="240" w:lineRule="auto"/>
        <w:jc w:val="center"/>
      </w:pPr>
    </w:p>
    <w:p w14:paraId="7020D530" w14:textId="77777777" w:rsidR="002E5293" w:rsidRPr="00306BB2" w:rsidRDefault="002E5293" w:rsidP="002E5293">
      <w:pPr>
        <w:spacing w:after="0" w:line="240" w:lineRule="auto"/>
        <w:jc w:val="center"/>
      </w:pPr>
    </w:p>
    <w:p w14:paraId="369F903E" w14:textId="77777777" w:rsidR="002E5293" w:rsidRPr="00306BB2" w:rsidRDefault="002E5293" w:rsidP="002E5293">
      <w:pPr>
        <w:spacing w:after="0" w:line="240" w:lineRule="auto"/>
        <w:jc w:val="center"/>
      </w:pPr>
    </w:p>
    <w:p w14:paraId="226D7377" w14:textId="77777777" w:rsidR="002E5293" w:rsidRPr="00306BB2" w:rsidRDefault="002E5293" w:rsidP="002E5293">
      <w:pPr>
        <w:spacing w:after="0" w:line="240" w:lineRule="auto"/>
        <w:jc w:val="center"/>
      </w:pPr>
    </w:p>
    <w:p w14:paraId="5BF36702" w14:textId="77777777" w:rsidR="002E5293" w:rsidRPr="00306BB2" w:rsidRDefault="002E5293" w:rsidP="002E5293">
      <w:pPr>
        <w:spacing w:after="0" w:line="240" w:lineRule="auto"/>
      </w:pPr>
    </w:p>
    <w:p w14:paraId="722C52A2" w14:textId="77777777" w:rsidR="003C2F1A" w:rsidRDefault="003C2F1A" w:rsidP="005632B4">
      <w:pPr>
        <w:spacing w:after="0" w:line="240" w:lineRule="auto"/>
        <w:outlineLvl w:val="0"/>
      </w:pPr>
    </w:p>
    <w:p w14:paraId="296B0930" w14:textId="77777777" w:rsidR="003C2F1A" w:rsidRDefault="003C2F1A" w:rsidP="005632B4">
      <w:pPr>
        <w:spacing w:after="0" w:line="240" w:lineRule="auto"/>
        <w:outlineLvl w:val="0"/>
      </w:pPr>
    </w:p>
    <w:p w14:paraId="0A4C457E" w14:textId="77777777" w:rsidR="003C2F1A" w:rsidRDefault="003C2F1A" w:rsidP="005632B4">
      <w:pPr>
        <w:spacing w:after="0" w:line="240" w:lineRule="auto"/>
        <w:outlineLvl w:val="0"/>
      </w:pPr>
    </w:p>
    <w:p w14:paraId="2B129817" w14:textId="77777777" w:rsidR="003C2F1A" w:rsidRDefault="003C2F1A" w:rsidP="005632B4">
      <w:pPr>
        <w:spacing w:after="0" w:line="240" w:lineRule="auto"/>
        <w:outlineLvl w:val="0"/>
      </w:pPr>
    </w:p>
    <w:p w14:paraId="03616F5E" w14:textId="77777777" w:rsidR="003C2F1A" w:rsidRDefault="003C2F1A" w:rsidP="005632B4">
      <w:pPr>
        <w:spacing w:after="0" w:line="240" w:lineRule="auto"/>
        <w:outlineLvl w:val="0"/>
      </w:pPr>
    </w:p>
    <w:p w14:paraId="23C39C35" w14:textId="631F48AC" w:rsidR="002E5293" w:rsidRPr="00306BB2" w:rsidRDefault="005F426D" w:rsidP="005632B4">
      <w:pPr>
        <w:spacing w:after="0" w:line="240" w:lineRule="auto"/>
        <w:outlineLvl w:val="0"/>
      </w:pPr>
      <w:r>
        <w:t>Unit Code</w:t>
      </w:r>
      <w:r w:rsidR="002E5293" w:rsidRPr="00306BB2">
        <w:t xml:space="preserve"> | </w:t>
      </w:r>
      <w:r>
        <w:t>Unit Title</w:t>
      </w:r>
      <w:r w:rsidR="00FE24C1">
        <w:tab/>
      </w:r>
      <w:r w:rsidR="00FE24C1">
        <w:tab/>
      </w:r>
    </w:p>
    <w:p w14:paraId="224C66FC" w14:textId="26E8D44D" w:rsidR="002E5293" w:rsidRPr="00306BB2" w:rsidRDefault="005F426D" w:rsidP="005632B4">
      <w:pPr>
        <w:spacing w:after="0" w:line="240" w:lineRule="auto"/>
        <w:outlineLvl w:val="0"/>
      </w:pPr>
      <w:r>
        <w:t>Lecturer Name</w:t>
      </w:r>
      <w:r w:rsidR="00FE24C1">
        <w:tab/>
      </w:r>
      <w:r w:rsidR="00FE24C1">
        <w:tab/>
      </w:r>
    </w:p>
    <w:p w14:paraId="6817A132" w14:textId="4D255CA6" w:rsidR="002E5293" w:rsidRDefault="002E5293" w:rsidP="005632B4">
      <w:pPr>
        <w:spacing w:after="0" w:line="240" w:lineRule="auto"/>
        <w:outlineLvl w:val="0"/>
      </w:pPr>
      <w:r w:rsidRPr="00306BB2">
        <w:t>Assessment</w:t>
      </w:r>
      <w:r>
        <w:t xml:space="preserve"> #</w:t>
      </w:r>
      <w:r w:rsidRPr="00306BB2">
        <w:t>:</w:t>
      </w:r>
      <w:r w:rsidR="007335D1">
        <w:t xml:space="preserve"> </w:t>
      </w:r>
    </w:p>
    <w:p w14:paraId="7DE64FC1" w14:textId="2D601B81" w:rsidR="00472AE4" w:rsidRDefault="002E5293" w:rsidP="005632B4">
      <w:pPr>
        <w:spacing w:after="0" w:line="240" w:lineRule="auto"/>
      </w:pPr>
      <w:r>
        <w:t xml:space="preserve">Due: </w:t>
      </w:r>
      <w:r w:rsidR="00FE24C1">
        <w:t xml:space="preserve"> </w:t>
      </w:r>
    </w:p>
    <w:p w14:paraId="3C3C648E" w14:textId="77777777" w:rsidR="002A1427" w:rsidRDefault="002A1427" w:rsidP="00D01C77">
      <w:pPr>
        <w:spacing w:after="0" w:line="480" w:lineRule="auto"/>
      </w:pPr>
    </w:p>
    <w:p w14:paraId="401CFF84" w14:textId="77777777" w:rsidR="00D01C77" w:rsidRDefault="00D01C77" w:rsidP="00D01C77">
      <w:pPr>
        <w:spacing w:line="480" w:lineRule="auto"/>
      </w:pPr>
    </w:p>
    <w:p w14:paraId="4CCE4074" w14:textId="005F35C1" w:rsidR="00BF605B" w:rsidRPr="00FF54D2" w:rsidRDefault="005F426D" w:rsidP="00A95096">
      <w:pPr>
        <w:spacing w:line="480" w:lineRule="auto"/>
        <w:rPr>
          <w:rFonts w:ascii="Times New Roman" w:hAnsi="Times New Roman"/>
          <w:bCs/>
          <w:sz w:val="24"/>
          <w:szCs w:val="24"/>
        </w:rPr>
      </w:pPr>
      <w:r>
        <w:rPr>
          <w:rFonts w:ascii="Times New Roman" w:hAnsi="Times New Roman"/>
          <w:bCs/>
          <w:sz w:val="24"/>
          <w:szCs w:val="24"/>
        </w:rPr>
        <w:lastRenderedPageBreak/>
        <w:t>[Start typing here.]</w:t>
      </w:r>
    </w:p>
    <w:sectPr w:rsidR="00BF605B" w:rsidRPr="00FF54D2" w:rsidSect="00DA3B21">
      <w:headerReference w:type="even" r:id="rId9"/>
      <w:headerReference w:type="default" r:id="rId10"/>
      <w:pgSz w:w="11906" w:h="16838" w:code="9"/>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1C030" w14:textId="77777777" w:rsidR="00EF4C39" w:rsidRDefault="00EF4C39" w:rsidP="00B2509B">
      <w:pPr>
        <w:spacing w:after="0" w:line="240" w:lineRule="auto"/>
      </w:pPr>
      <w:r>
        <w:separator/>
      </w:r>
    </w:p>
  </w:endnote>
  <w:endnote w:type="continuationSeparator" w:id="0">
    <w:p w14:paraId="42826336" w14:textId="77777777" w:rsidR="00EF4C39" w:rsidRDefault="00EF4C39" w:rsidP="00B25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CBC16" w14:textId="77777777" w:rsidR="00EF4C39" w:rsidRDefault="00EF4C39" w:rsidP="00B2509B">
      <w:pPr>
        <w:spacing w:after="0" w:line="240" w:lineRule="auto"/>
      </w:pPr>
      <w:r>
        <w:separator/>
      </w:r>
    </w:p>
  </w:footnote>
  <w:footnote w:type="continuationSeparator" w:id="0">
    <w:p w14:paraId="0D0DB34B" w14:textId="77777777" w:rsidR="00EF4C39" w:rsidRDefault="00EF4C39" w:rsidP="00B250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28612903"/>
      <w:docPartObj>
        <w:docPartGallery w:val="Page Numbers (Top of Page)"/>
        <w:docPartUnique/>
      </w:docPartObj>
    </w:sdtPr>
    <w:sdtEndPr>
      <w:rPr>
        <w:rStyle w:val="PageNumber"/>
      </w:rPr>
    </w:sdtEndPr>
    <w:sdtContent>
      <w:p w14:paraId="1835599F" w14:textId="2EAC6574" w:rsidR="00FF54D2" w:rsidRDefault="00FF54D2" w:rsidP="00D43EF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3D5011" w14:textId="77777777" w:rsidR="00FF54D2" w:rsidRDefault="00FF54D2" w:rsidP="00FF54D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12058255"/>
      <w:docPartObj>
        <w:docPartGallery w:val="Page Numbers (Top of Page)"/>
        <w:docPartUnique/>
      </w:docPartObj>
    </w:sdtPr>
    <w:sdtEndPr>
      <w:rPr>
        <w:rStyle w:val="PageNumber"/>
      </w:rPr>
    </w:sdtEndPr>
    <w:sdtContent>
      <w:p w14:paraId="667BD312" w14:textId="3AE8645E" w:rsidR="00FF54D2" w:rsidRDefault="00FF54D2" w:rsidP="00D43EF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533D2">
          <w:rPr>
            <w:rStyle w:val="PageNumber"/>
            <w:noProof/>
          </w:rPr>
          <w:t>3</w:t>
        </w:r>
        <w:r>
          <w:rPr>
            <w:rStyle w:val="PageNumber"/>
          </w:rPr>
          <w:fldChar w:fldCharType="end"/>
        </w:r>
      </w:p>
    </w:sdtContent>
  </w:sdt>
  <w:p w14:paraId="5B14EEE8" w14:textId="0140188B" w:rsidR="00FF54D2" w:rsidRPr="00FF54D2" w:rsidRDefault="002533D2" w:rsidP="00FF54D2">
    <w:pPr>
      <w:pStyle w:val="Header"/>
      <w:ind w:right="360"/>
      <w:jc w:val="right"/>
      <w:rPr>
        <w:rFonts w:ascii="Times New Roman" w:hAnsi="Times New Roman"/>
        <w:sz w:val="24"/>
        <w:szCs w:val="24"/>
      </w:rPr>
    </w:pPr>
    <w:r>
      <w:rPr>
        <w:rFonts w:ascii="Times New Roman" w:hAnsi="Times New Roman"/>
        <w:sz w:val="24"/>
        <w:szCs w:val="24"/>
      </w:rPr>
      <w:t>Enter your name here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6D24"/>
    <w:multiLevelType w:val="hybridMultilevel"/>
    <w:tmpl w:val="A590F7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DE4083B"/>
    <w:multiLevelType w:val="hybridMultilevel"/>
    <w:tmpl w:val="EE0E1B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0C91F58"/>
    <w:multiLevelType w:val="hybridMultilevel"/>
    <w:tmpl w:val="52CE43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7567364"/>
    <w:multiLevelType w:val="hybridMultilevel"/>
    <w:tmpl w:val="478E6A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7E722AA"/>
    <w:multiLevelType w:val="hybridMultilevel"/>
    <w:tmpl w:val="299CAE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C2E0DF8"/>
    <w:multiLevelType w:val="hybridMultilevel"/>
    <w:tmpl w:val="4796AD62"/>
    <w:lvl w:ilvl="0" w:tplc="0F440C3C">
      <w:start w:val="1"/>
      <w:numFmt w:val="decimal"/>
      <w:lvlText w:val="%1."/>
      <w:lvlJc w:val="left"/>
      <w:pPr>
        <w:ind w:left="720" w:hanging="360"/>
      </w:pPr>
      <w:rPr>
        <w:sz w:val="18"/>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F493D62"/>
    <w:multiLevelType w:val="hybridMultilevel"/>
    <w:tmpl w:val="381AA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A080703"/>
    <w:multiLevelType w:val="hybridMultilevel"/>
    <w:tmpl w:val="50FC2F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21A18FD"/>
    <w:multiLevelType w:val="hybridMultilevel"/>
    <w:tmpl w:val="A322B6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30D0784"/>
    <w:multiLevelType w:val="hybridMultilevel"/>
    <w:tmpl w:val="237211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B35024E"/>
    <w:multiLevelType w:val="hybridMultilevel"/>
    <w:tmpl w:val="43F69B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F0C4450"/>
    <w:multiLevelType w:val="hybridMultilevel"/>
    <w:tmpl w:val="DE027E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6"/>
  </w:num>
  <w:num w:numId="4">
    <w:abstractNumId w:val="8"/>
  </w:num>
  <w:num w:numId="5">
    <w:abstractNumId w:val="5"/>
  </w:num>
  <w:num w:numId="6">
    <w:abstractNumId w:val="10"/>
  </w:num>
  <w:num w:numId="7">
    <w:abstractNumId w:val="1"/>
  </w:num>
  <w:num w:numId="8">
    <w:abstractNumId w:val="2"/>
  </w:num>
  <w:num w:numId="9">
    <w:abstractNumId w:val="7"/>
  </w:num>
  <w:num w:numId="10">
    <w:abstractNumId w:val="9"/>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AU" w:vendorID="64" w:dllVersion="6" w:nlCheck="1" w:checkStyle="0"/>
  <w:activeWritingStyle w:appName="MSWord" w:lang="en-AU" w:vendorID="64" w:dllVersion="131078" w:nlCheck="1" w:checkStyle="1"/>
  <w:proofState w:spelling="clean" w:grammar="clean"/>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CF7"/>
    <w:rsid w:val="000065FF"/>
    <w:rsid w:val="000118F6"/>
    <w:rsid w:val="000130D2"/>
    <w:rsid w:val="00014AEB"/>
    <w:rsid w:val="000327F7"/>
    <w:rsid w:val="000345EA"/>
    <w:rsid w:val="000407D1"/>
    <w:rsid w:val="000429DB"/>
    <w:rsid w:val="000457FD"/>
    <w:rsid w:val="00050D15"/>
    <w:rsid w:val="00060FF8"/>
    <w:rsid w:val="00063186"/>
    <w:rsid w:val="000711F9"/>
    <w:rsid w:val="00081976"/>
    <w:rsid w:val="000822FB"/>
    <w:rsid w:val="000855E5"/>
    <w:rsid w:val="0008607B"/>
    <w:rsid w:val="00091E0C"/>
    <w:rsid w:val="00094C87"/>
    <w:rsid w:val="000A2872"/>
    <w:rsid w:val="000A3988"/>
    <w:rsid w:val="000B0532"/>
    <w:rsid w:val="000B1A45"/>
    <w:rsid w:val="000B6259"/>
    <w:rsid w:val="000C1C48"/>
    <w:rsid w:val="000C2CF8"/>
    <w:rsid w:val="000C496A"/>
    <w:rsid w:val="000D50DD"/>
    <w:rsid w:val="000E2DD3"/>
    <w:rsid w:val="000E361F"/>
    <w:rsid w:val="000E5AB5"/>
    <w:rsid w:val="000F17D2"/>
    <w:rsid w:val="00101650"/>
    <w:rsid w:val="00107893"/>
    <w:rsid w:val="00107A42"/>
    <w:rsid w:val="00113BCC"/>
    <w:rsid w:val="001150BA"/>
    <w:rsid w:val="0011639D"/>
    <w:rsid w:val="00123051"/>
    <w:rsid w:val="00123461"/>
    <w:rsid w:val="00130D2A"/>
    <w:rsid w:val="00133867"/>
    <w:rsid w:val="001450C2"/>
    <w:rsid w:val="00152DC4"/>
    <w:rsid w:val="0017003C"/>
    <w:rsid w:val="00171F15"/>
    <w:rsid w:val="00176233"/>
    <w:rsid w:val="00181833"/>
    <w:rsid w:val="00187E1C"/>
    <w:rsid w:val="00192524"/>
    <w:rsid w:val="001947D7"/>
    <w:rsid w:val="00197871"/>
    <w:rsid w:val="00197EBA"/>
    <w:rsid w:val="001A09F2"/>
    <w:rsid w:val="001A1F3D"/>
    <w:rsid w:val="001A5E2E"/>
    <w:rsid w:val="001B40A3"/>
    <w:rsid w:val="001B4B19"/>
    <w:rsid w:val="001B510A"/>
    <w:rsid w:val="001B6FF8"/>
    <w:rsid w:val="001C0541"/>
    <w:rsid w:val="001C4E6F"/>
    <w:rsid w:val="001E1162"/>
    <w:rsid w:val="001E45AC"/>
    <w:rsid w:val="001E466B"/>
    <w:rsid w:val="001E490D"/>
    <w:rsid w:val="001E6DC4"/>
    <w:rsid w:val="001F0EA4"/>
    <w:rsid w:val="001F22ED"/>
    <w:rsid w:val="001F6FB7"/>
    <w:rsid w:val="00201FCD"/>
    <w:rsid w:val="002044CF"/>
    <w:rsid w:val="002112EE"/>
    <w:rsid w:val="002124F1"/>
    <w:rsid w:val="00220190"/>
    <w:rsid w:val="002226AA"/>
    <w:rsid w:val="00226B13"/>
    <w:rsid w:val="00230280"/>
    <w:rsid w:val="002304E8"/>
    <w:rsid w:val="00233367"/>
    <w:rsid w:val="00233721"/>
    <w:rsid w:val="0023408C"/>
    <w:rsid w:val="002533D2"/>
    <w:rsid w:val="0025764C"/>
    <w:rsid w:val="00263C80"/>
    <w:rsid w:val="00265DBF"/>
    <w:rsid w:val="0026619F"/>
    <w:rsid w:val="00277A9A"/>
    <w:rsid w:val="002805E5"/>
    <w:rsid w:val="00284C69"/>
    <w:rsid w:val="00286AEE"/>
    <w:rsid w:val="00292BFC"/>
    <w:rsid w:val="00293DF8"/>
    <w:rsid w:val="002A1427"/>
    <w:rsid w:val="002A73C8"/>
    <w:rsid w:val="002B07BE"/>
    <w:rsid w:val="002B086D"/>
    <w:rsid w:val="002B5299"/>
    <w:rsid w:val="002B547D"/>
    <w:rsid w:val="002B54CB"/>
    <w:rsid w:val="002B69C2"/>
    <w:rsid w:val="002B6D93"/>
    <w:rsid w:val="002C01A0"/>
    <w:rsid w:val="002C66D5"/>
    <w:rsid w:val="002D0D05"/>
    <w:rsid w:val="002D5CFE"/>
    <w:rsid w:val="002E29AA"/>
    <w:rsid w:val="002E5293"/>
    <w:rsid w:val="002F237F"/>
    <w:rsid w:val="002F3FE2"/>
    <w:rsid w:val="00304390"/>
    <w:rsid w:val="00312DAD"/>
    <w:rsid w:val="00315B74"/>
    <w:rsid w:val="003174FC"/>
    <w:rsid w:val="003175F3"/>
    <w:rsid w:val="0034403E"/>
    <w:rsid w:val="00344DC3"/>
    <w:rsid w:val="0034563E"/>
    <w:rsid w:val="003469F0"/>
    <w:rsid w:val="003528E6"/>
    <w:rsid w:val="00353748"/>
    <w:rsid w:val="0035527B"/>
    <w:rsid w:val="00355671"/>
    <w:rsid w:val="00357A09"/>
    <w:rsid w:val="00360013"/>
    <w:rsid w:val="00361D68"/>
    <w:rsid w:val="00364187"/>
    <w:rsid w:val="00375A3D"/>
    <w:rsid w:val="00375BA8"/>
    <w:rsid w:val="0038351B"/>
    <w:rsid w:val="00384CA7"/>
    <w:rsid w:val="00386442"/>
    <w:rsid w:val="00386ED4"/>
    <w:rsid w:val="0038705E"/>
    <w:rsid w:val="0038796D"/>
    <w:rsid w:val="00396A54"/>
    <w:rsid w:val="00397690"/>
    <w:rsid w:val="003A0CC9"/>
    <w:rsid w:val="003A2858"/>
    <w:rsid w:val="003A744C"/>
    <w:rsid w:val="003B7ACF"/>
    <w:rsid w:val="003C19A8"/>
    <w:rsid w:val="003C2585"/>
    <w:rsid w:val="003C2F1A"/>
    <w:rsid w:val="003D116D"/>
    <w:rsid w:val="003D255D"/>
    <w:rsid w:val="003D45E4"/>
    <w:rsid w:val="003E6C03"/>
    <w:rsid w:val="004029A5"/>
    <w:rsid w:val="00403456"/>
    <w:rsid w:val="0040376F"/>
    <w:rsid w:val="00404A78"/>
    <w:rsid w:val="004054D6"/>
    <w:rsid w:val="0040555D"/>
    <w:rsid w:val="00410A46"/>
    <w:rsid w:val="00410B0F"/>
    <w:rsid w:val="004170F2"/>
    <w:rsid w:val="00417272"/>
    <w:rsid w:val="00421B2C"/>
    <w:rsid w:val="004241BD"/>
    <w:rsid w:val="0042480F"/>
    <w:rsid w:val="0044007C"/>
    <w:rsid w:val="0044337C"/>
    <w:rsid w:val="004446E7"/>
    <w:rsid w:val="00453623"/>
    <w:rsid w:val="00455331"/>
    <w:rsid w:val="00462522"/>
    <w:rsid w:val="00464300"/>
    <w:rsid w:val="004652C9"/>
    <w:rsid w:val="0047006D"/>
    <w:rsid w:val="00472AE4"/>
    <w:rsid w:val="00473F79"/>
    <w:rsid w:val="004741E7"/>
    <w:rsid w:val="004746D7"/>
    <w:rsid w:val="00487175"/>
    <w:rsid w:val="0049291D"/>
    <w:rsid w:val="00494B6D"/>
    <w:rsid w:val="00496267"/>
    <w:rsid w:val="0049760B"/>
    <w:rsid w:val="004A0BE9"/>
    <w:rsid w:val="004A5DB9"/>
    <w:rsid w:val="004B284E"/>
    <w:rsid w:val="004B34E5"/>
    <w:rsid w:val="004B459F"/>
    <w:rsid w:val="004B4BE4"/>
    <w:rsid w:val="004D0F89"/>
    <w:rsid w:val="004D30B0"/>
    <w:rsid w:val="004E1443"/>
    <w:rsid w:val="004E1CF9"/>
    <w:rsid w:val="004E5B47"/>
    <w:rsid w:val="004E61D9"/>
    <w:rsid w:val="004F1E33"/>
    <w:rsid w:val="004F3127"/>
    <w:rsid w:val="004F508E"/>
    <w:rsid w:val="004F5528"/>
    <w:rsid w:val="00506B20"/>
    <w:rsid w:val="00507779"/>
    <w:rsid w:val="0051138E"/>
    <w:rsid w:val="00516224"/>
    <w:rsid w:val="00516309"/>
    <w:rsid w:val="0051746E"/>
    <w:rsid w:val="005217EF"/>
    <w:rsid w:val="005302A9"/>
    <w:rsid w:val="00547C63"/>
    <w:rsid w:val="00550E47"/>
    <w:rsid w:val="00551D11"/>
    <w:rsid w:val="00563041"/>
    <w:rsid w:val="005632B4"/>
    <w:rsid w:val="005711AD"/>
    <w:rsid w:val="0057344B"/>
    <w:rsid w:val="0058053B"/>
    <w:rsid w:val="00583AE2"/>
    <w:rsid w:val="005849A2"/>
    <w:rsid w:val="00585162"/>
    <w:rsid w:val="00590B36"/>
    <w:rsid w:val="00597A69"/>
    <w:rsid w:val="00597B84"/>
    <w:rsid w:val="005B1E93"/>
    <w:rsid w:val="005B2AA4"/>
    <w:rsid w:val="005B4927"/>
    <w:rsid w:val="005C4396"/>
    <w:rsid w:val="005D00B0"/>
    <w:rsid w:val="005D1449"/>
    <w:rsid w:val="005D3882"/>
    <w:rsid w:val="005D7CEB"/>
    <w:rsid w:val="005E27DC"/>
    <w:rsid w:val="005E621E"/>
    <w:rsid w:val="005F426D"/>
    <w:rsid w:val="00601F09"/>
    <w:rsid w:val="00604974"/>
    <w:rsid w:val="006134EB"/>
    <w:rsid w:val="00614422"/>
    <w:rsid w:val="006242A5"/>
    <w:rsid w:val="006255C0"/>
    <w:rsid w:val="00627ADD"/>
    <w:rsid w:val="00634306"/>
    <w:rsid w:val="006402D1"/>
    <w:rsid w:val="00645F5C"/>
    <w:rsid w:val="00646234"/>
    <w:rsid w:val="00655CAF"/>
    <w:rsid w:val="0065691F"/>
    <w:rsid w:val="00660133"/>
    <w:rsid w:val="00663496"/>
    <w:rsid w:val="006672DB"/>
    <w:rsid w:val="00670DBE"/>
    <w:rsid w:val="00673395"/>
    <w:rsid w:val="00680AC4"/>
    <w:rsid w:val="00681712"/>
    <w:rsid w:val="00684888"/>
    <w:rsid w:val="00684EC9"/>
    <w:rsid w:val="00694DD7"/>
    <w:rsid w:val="006A042A"/>
    <w:rsid w:val="006A1E42"/>
    <w:rsid w:val="006A1F58"/>
    <w:rsid w:val="006A3EF3"/>
    <w:rsid w:val="006A7300"/>
    <w:rsid w:val="006B01CB"/>
    <w:rsid w:val="006B19E1"/>
    <w:rsid w:val="006B3DF3"/>
    <w:rsid w:val="006B4F01"/>
    <w:rsid w:val="006C0A64"/>
    <w:rsid w:val="006C153B"/>
    <w:rsid w:val="006C2FE9"/>
    <w:rsid w:val="006C314C"/>
    <w:rsid w:val="006C3B57"/>
    <w:rsid w:val="006C4652"/>
    <w:rsid w:val="006C7E11"/>
    <w:rsid w:val="006D5AC3"/>
    <w:rsid w:val="006E7D0F"/>
    <w:rsid w:val="006F314B"/>
    <w:rsid w:val="006F4871"/>
    <w:rsid w:val="007027DF"/>
    <w:rsid w:val="0070661F"/>
    <w:rsid w:val="00707783"/>
    <w:rsid w:val="00713DA2"/>
    <w:rsid w:val="00716039"/>
    <w:rsid w:val="007161BF"/>
    <w:rsid w:val="00717282"/>
    <w:rsid w:val="00717536"/>
    <w:rsid w:val="00721CE3"/>
    <w:rsid w:val="00722C67"/>
    <w:rsid w:val="007245F4"/>
    <w:rsid w:val="0072464A"/>
    <w:rsid w:val="0072485E"/>
    <w:rsid w:val="00725661"/>
    <w:rsid w:val="00727A66"/>
    <w:rsid w:val="007311D4"/>
    <w:rsid w:val="007335D1"/>
    <w:rsid w:val="00745F97"/>
    <w:rsid w:val="00751F8C"/>
    <w:rsid w:val="007622AD"/>
    <w:rsid w:val="0076670E"/>
    <w:rsid w:val="00773E7F"/>
    <w:rsid w:val="0077629D"/>
    <w:rsid w:val="0078149F"/>
    <w:rsid w:val="0078386B"/>
    <w:rsid w:val="00793352"/>
    <w:rsid w:val="00796042"/>
    <w:rsid w:val="007A1DF0"/>
    <w:rsid w:val="007B2469"/>
    <w:rsid w:val="007B4868"/>
    <w:rsid w:val="007B7766"/>
    <w:rsid w:val="007C11DA"/>
    <w:rsid w:val="007C15E2"/>
    <w:rsid w:val="007C3FC7"/>
    <w:rsid w:val="007C46B2"/>
    <w:rsid w:val="007C610A"/>
    <w:rsid w:val="007D344E"/>
    <w:rsid w:val="007D46FF"/>
    <w:rsid w:val="007E2D12"/>
    <w:rsid w:val="007E6433"/>
    <w:rsid w:val="007E6DD9"/>
    <w:rsid w:val="0080391C"/>
    <w:rsid w:val="00807530"/>
    <w:rsid w:val="00821C3E"/>
    <w:rsid w:val="00827C05"/>
    <w:rsid w:val="00830BFD"/>
    <w:rsid w:val="00830D3E"/>
    <w:rsid w:val="008506D9"/>
    <w:rsid w:val="008554A9"/>
    <w:rsid w:val="0085595C"/>
    <w:rsid w:val="00857C2F"/>
    <w:rsid w:val="0086087A"/>
    <w:rsid w:val="00865AD8"/>
    <w:rsid w:val="0086687D"/>
    <w:rsid w:val="008715D2"/>
    <w:rsid w:val="008814AC"/>
    <w:rsid w:val="00881CC6"/>
    <w:rsid w:val="00882972"/>
    <w:rsid w:val="00894CC2"/>
    <w:rsid w:val="008A1879"/>
    <w:rsid w:val="008A3512"/>
    <w:rsid w:val="008B3F5E"/>
    <w:rsid w:val="008B4583"/>
    <w:rsid w:val="008B6FFF"/>
    <w:rsid w:val="008B7C4F"/>
    <w:rsid w:val="008C2BD7"/>
    <w:rsid w:val="008C2BF1"/>
    <w:rsid w:val="008C356D"/>
    <w:rsid w:val="008D25C8"/>
    <w:rsid w:val="008E115B"/>
    <w:rsid w:val="008E1619"/>
    <w:rsid w:val="008E4D05"/>
    <w:rsid w:val="008F026F"/>
    <w:rsid w:val="008F69C8"/>
    <w:rsid w:val="008F7BD8"/>
    <w:rsid w:val="00902464"/>
    <w:rsid w:val="00903FE0"/>
    <w:rsid w:val="00906553"/>
    <w:rsid w:val="0090779A"/>
    <w:rsid w:val="0091462C"/>
    <w:rsid w:val="0091592E"/>
    <w:rsid w:val="00927CA6"/>
    <w:rsid w:val="00931A10"/>
    <w:rsid w:val="0093299B"/>
    <w:rsid w:val="00940EE5"/>
    <w:rsid w:val="009445A7"/>
    <w:rsid w:val="00951EAC"/>
    <w:rsid w:val="00952EB3"/>
    <w:rsid w:val="009555AE"/>
    <w:rsid w:val="00956F7F"/>
    <w:rsid w:val="009666EA"/>
    <w:rsid w:val="00967CA2"/>
    <w:rsid w:val="00973752"/>
    <w:rsid w:val="009739FF"/>
    <w:rsid w:val="00973E1F"/>
    <w:rsid w:val="00982D7C"/>
    <w:rsid w:val="00983B79"/>
    <w:rsid w:val="00983D09"/>
    <w:rsid w:val="00984033"/>
    <w:rsid w:val="00987FB6"/>
    <w:rsid w:val="00993F6C"/>
    <w:rsid w:val="009954BA"/>
    <w:rsid w:val="009A32E5"/>
    <w:rsid w:val="009A66D9"/>
    <w:rsid w:val="009B0370"/>
    <w:rsid w:val="009B1876"/>
    <w:rsid w:val="009B2090"/>
    <w:rsid w:val="009B3057"/>
    <w:rsid w:val="009C44F4"/>
    <w:rsid w:val="009C6A35"/>
    <w:rsid w:val="009C6C00"/>
    <w:rsid w:val="009D5467"/>
    <w:rsid w:val="009E1B41"/>
    <w:rsid w:val="009F25F7"/>
    <w:rsid w:val="009F3AA2"/>
    <w:rsid w:val="009F49DD"/>
    <w:rsid w:val="009F7B0D"/>
    <w:rsid w:val="00A04641"/>
    <w:rsid w:val="00A10AE4"/>
    <w:rsid w:val="00A10C44"/>
    <w:rsid w:val="00A117D6"/>
    <w:rsid w:val="00A17DD5"/>
    <w:rsid w:val="00A22809"/>
    <w:rsid w:val="00A24847"/>
    <w:rsid w:val="00A2490A"/>
    <w:rsid w:val="00A272DB"/>
    <w:rsid w:val="00A30E0B"/>
    <w:rsid w:val="00A32DB9"/>
    <w:rsid w:val="00A3550E"/>
    <w:rsid w:val="00A40CF1"/>
    <w:rsid w:val="00A454B0"/>
    <w:rsid w:val="00A50B24"/>
    <w:rsid w:val="00A51D06"/>
    <w:rsid w:val="00A630E6"/>
    <w:rsid w:val="00A714CD"/>
    <w:rsid w:val="00A746D4"/>
    <w:rsid w:val="00A75FFB"/>
    <w:rsid w:val="00A9310E"/>
    <w:rsid w:val="00A94580"/>
    <w:rsid w:val="00A95096"/>
    <w:rsid w:val="00AA1D3F"/>
    <w:rsid w:val="00AA7C98"/>
    <w:rsid w:val="00AB21D7"/>
    <w:rsid w:val="00AB5C4D"/>
    <w:rsid w:val="00AB5CFE"/>
    <w:rsid w:val="00AB70B2"/>
    <w:rsid w:val="00AB7F9C"/>
    <w:rsid w:val="00AC21FE"/>
    <w:rsid w:val="00AC3660"/>
    <w:rsid w:val="00AC3BD8"/>
    <w:rsid w:val="00AC3E67"/>
    <w:rsid w:val="00AD0F3D"/>
    <w:rsid w:val="00AE02CC"/>
    <w:rsid w:val="00AE1714"/>
    <w:rsid w:val="00AE176A"/>
    <w:rsid w:val="00AE4CAA"/>
    <w:rsid w:val="00AE6009"/>
    <w:rsid w:val="00AE7175"/>
    <w:rsid w:val="00AF38F3"/>
    <w:rsid w:val="00AF7A1C"/>
    <w:rsid w:val="00B02BCB"/>
    <w:rsid w:val="00B055F1"/>
    <w:rsid w:val="00B072E6"/>
    <w:rsid w:val="00B110B2"/>
    <w:rsid w:val="00B1167B"/>
    <w:rsid w:val="00B11729"/>
    <w:rsid w:val="00B11A5B"/>
    <w:rsid w:val="00B130C1"/>
    <w:rsid w:val="00B134C2"/>
    <w:rsid w:val="00B14B0E"/>
    <w:rsid w:val="00B20264"/>
    <w:rsid w:val="00B22B88"/>
    <w:rsid w:val="00B23E55"/>
    <w:rsid w:val="00B24503"/>
    <w:rsid w:val="00B2509B"/>
    <w:rsid w:val="00B2724A"/>
    <w:rsid w:val="00B454C7"/>
    <w:rsid w:val="00B5455A"/>
    <w:rsid w:val="00B56461"/>
    <w:rsid w:val="00B67CAD"/>
    <w:rsid w:val="00B71720"/>
    <w:rsid w:val="00B724A0"/>
    <w:rsid w:val="00B761A4"/>
    <w:rsid w:val="00B815A2"/>
    <w:rsid w:val="00B83930"/>
    <w:rsid w:val="00B83C72"/>
    <w:rsid w:val="00B84998"/>
    <w:rsid w:val="00B864AE"/>
    <w:rsid w:val="00B91285"/>
    <w:rsid w:val="00B94BFE"/>
    <w:rsid w:val="00B97EF6"/>
    <w:rsid w:val="00BA077C"/>
    <w:rsid w:val="00BA309A"/>
    <w:rsid w:val="00BA4697"/>
    <w:rsid w:val="00BA7CC4"/>
    <w:rsid w:val="00BB0113"/>
    <w:rsid w:val="00BB3C4A"/>
    <w:rsid w:val="00BC365F"/>
    <w:rsid w:val="00BC5BD0"/>
    <w:rsid w:val="00BD347B"/>
    <w:rsid w:val="00BD3B3E"/>
    <w:rsid w:val="00BD5BD8"/>
    <w:rsid w:val="00BD67F9"/>
    <w:rsid w:val="00BD7216"/>
    <w:rsid w:val="00BD7D16"/>
    <w:rsid w:val="00BE5FB6"/>
    <w:rsid w:val="00BE6BDF"/>
    <w:rsid w:val="00BE78E9"/>
    <w:rsid w:val="00BF1708"/>
    <w:rsid w:val="00BF605B"/>
    <w:rsid w:val="00BF62A3"/>
    <w:rsid w:val="00C0252E"/>
    <w:rsid w:val="00C0334D"/>
    <w:rsid w:val="00C05A01"/>
    <w:rsid w:val="00C118E0"/>
    <w:rsid w:val="00C11C4B"/>
    <w:rsid w:val="00C12E9B"/>
    <w:rsid w:val="00C13C3F"/>
    <w:rsid w:val="00C14434"/>
    <w:rsid w:val="00C14D97"/>
    <w:rsid w:val="00C209C8"/>
    <w:rsid w:val="00C24777"/>
    <w:rsid w:val="00C24BF8"/>
    <w:rsid w:val="00C262C4"/>
    <w:rsid w:val="00C276D6"/>
    <w:rsid w:val="00C27736"/>
    <w:rsid w:val="00C30303"/>
    <w:rsid w:val="00C378A1"/>
    <w:rsid w:val="00C411BE"/>
    <w:rsid w:val="00C41396"/>
    <w:rsid w:val="00C431CC"/>
    <w:rsid w:val="00C505D1"/>
    <w:rsid w:val="00C605EF"/>
    <w:rsid w:val="00C6651E"/>
    <w:rsid w:val="00C6798A"/>
    <w:rsid w:val="00C757F7"/>
    <w:rsid w:val="00C8161F"/>
    <w:rsid w:val="00C82D4C"/>
    <w:rsid w:val="00C83532"/>
    <w:rsid w:val="00C84643"/>
    <w:rsid w:val="00C87FC8"/>
    <w:rsid w:val="00C93B6E"/>
    <w:rsid w:val="00C94CB2"/>
    <w:rsid w:val="00CA1642"/>
    <w:rsid w:val="00CA2AEF"/>
    <w:rsid w:val="00CB31CA"/>
    <w:rsid w:val="00CB53EE"/>
    <w:rsid w:val="00CB7254"/>
    <w:rsid w:val="00CB7BA2"/>
    <w:rsid w:val="00CC43B0"/>
    <w:rsid w:val="00CC6685"/>
    <w:rsid w:val="00CD5696"/>
    <w:rsid w:val="00CE05AC"/>
    <w:rsid w:val="00CE2479"/>
    <w:rsid w:val="00CE3C3C"/>
    <w:rsid w:val="00CE47DC"/>
    <w:rsid w:val="00CE4EEC"/>
    <w:rsid w:val="00CE57A9"/>
    <w:rsid w:val="00CE6175"/>
    <w:rsid w:val="00CF525A"/>
    <w:rsid w:val="00CF7DEC"/>
    <w:rsid w:val="00D00758"/>
    <w:rsid w:val="00D01C77"/>
    <w:rsid w:val="00D07733"/>
    <w:rsid w:val="00D10F1E"/>
    <w:rsid w:val="00D208BF"/>
    <w:rsid w:val="00D216FC"/>
    <w:rsid w:val="00D22002"/>
    <w:rsid w:val="00D26BC1"/>
    <w:rsid w:val="00D275BC"/>
    <w:rsid w:val="00D323F5"/>
    <w:rsid w:val="00D372A4"/>
    <w:rsid w:val="00D37C11"/>
    <w:rsid w:val="00D40095"/>
    <w:rsid w:val="00D40392"/>
    <w:rsid w:val="00D40D36"/>
    <w:rsid w:val="00D427BF"/>
    <w:rsid w:val="00D43012"/>
    <w:rsid w:val="00D432D5"/>
    <w:rsid w:val="00D50C08"/>
    <w:rsid w:val="00D607A7"/>
    <w:rsid w:val="00D613D3"/>
    <w:rsid w:val="00D6277B"/>
    <w:rsid w:val="00D67639"/>
    <w:rsid w:val="00D720B3"/>
    <w:rsid w:val="00D74E1B"/>
    <w:rsid w:val="00D81102"/>
    <w:rsid w:val="00D91FC3"/>
    <w:rsid w:val="00D95D03"/>
    <w:rsid w:val="00D97E32"/>
    <w:rsid w:val="00DA2AC5"/>
    <w:rsid w:val="00DA394D"/>
    <w:rsid w:val="00DA3B21"/>
    <w:rsid w:val="00DB381F"/>
    <w:rsid w:val="00DB7C75"/>
    <w:rsid w:val="00DC4C25"/>
    <w:rsid w:val="00DC68EF"/>
    <w:rsid w:val="00DC6993"/>
    <w:rsid w:val="00DC7AEF"/>
    <w:rsid w:val="00DD49C6"/>
    <w:rsid w:val="00DD4DE9"/>
    <w:rsid w:val="00DE0708"/>
    <w:rsid w:val="00DF1627"/>
    <w:rsid w:val="00DF50D1"/>
    <w:rsid w:val="00DF6F24"/>
    <w:rsid w:val="00DF766E"/>
    <w:rsid w:val="00E010DE"/>
    <w:rsid w:val="00E031B9"/>
    <w:rsid w:val="00E114EA"/>
    <w:rsid w:val="00E11740"/>
    <w:rsid w:val="00E14507"/>
    <w:rsid w:val="00E14A58"/>
    <w:rsid w:val="00E1506E"/>
    <w:rsid w:val="00E176FD"/>
    <w:rsid w:val="00E20959"/>
    <w:rsid w:val="00E21122"/>
    <w:rsid w:val="00E35D8E"/>
    <w:rsid w:val="00E36155"/>
    <w:rsid w:val="00E40237"/>
    <w:rsid w:val="00E44663"/>
    <w:rsid w:val="00E474DF"/>
    <w:rsid w:val="00E539CA"/>
    <w:rsid w:val="00E65BF8"/>
    <w:rsid w:val="00E738E8"/>
    <w:rsid w:val="00E756B6"/>
    <w:rsid w:val="00E7725A"/>
    <w:rsid w:val="00E81962"/>
    <w:rsid w:val="00E84C49"/>
    <w:rsid w:val="00E87CA7"/>
    <w:rsid w:val="00E87F2B"/>
    <w:rsid w:val="00E9139B"/>
    <w:rsid w:val="00EA516F"/>
    <w:rsid w:val="00EB4419"/>
    <w:rsid w:val="00EC0543"/>
    <w:rsid w:val="00EC2B3C"/>
    <w:rsid w:val="00EC36A5"/>
    <w:rsid w:val="00EC6AE6"/>
    <w:rsid w:val="00ED2751"/>
    <w:rsid w:val="00ED7944"/>
    <w:rsid w:val="00EE1253"/>
    <w:rsid w:val="00EE4699"/>
    <w:rsid w:val="00EE6817"/>
    <w:rsid w:val="00EF17F7"/>
    <w:rsid w:val="00EF4C39"/>
    <w:rsid w:val="00F00BB9"/>
    <w:rsid w:val="00F012D3"/>
    <w:rsid w:val="00F0550D"/>
    <w:rsid w:val="00F05C98"/>
    <w:rsid w:val="00F10CBA"/>
    <w:rsid w:val="00F10D5A"/>
    <w:rsid w:val="00F1281F"/>
    <w:rsid w:val="00F2323E"/>
    <w:rsid w:val="00F26954"/>
    <w:rsid w:val="00F26B6A"/>
    <w:rsid w:val="00F31DF5"/>
    <w:rsid w:val="00F322A9"/>
    <w:rsid w:val="00F33E96"/>
    <w:rsid w:val="00F40F81"/>
    <w:rsid w:val="00F41483"/>
    <w:rsid w:val="00F51217"/>
    <w:rsid w:val="00F57790"/>
    <w:rsid w:val="00F623F1"/>
    <w:rsid w:val="00F75137"/>
    <w:rsid w:val="00F76CF7"/>
    <w:rsid w:val="00F77D52"/>
    <w:rsid w:val="00F80128"/>
    <w:rsid w:val="00F90921"/>
    <w:rsid w:val="00FA0CCC"/>
    <w:rsid w:val="00FA13DE"/>
    <w:rsid w:val="00FA4652"/>
    <w:rsid w:val="00FA4F76"/>
    <w:rsid w:val="00FA5C80"/>
    <w:rsid w:val="00FB3ACF"/>
    <w:rsid w:val="00FB3FC5"/>
    <w:rsid w:val="00FB7195"/>
    <w:rsid w:val="00FB7F0B"/>
    <w:rsid w:val="00FC6309"/>
    <w:rsid w:val="00FC7F62"/>
    <w:rsid w:val="00FD20C4"/>
    <w:rsid w:val="00FE24C1"/>
    <w:rsid w:val="00FE2614"/>
    <w:rsid w:val="00FF1B43"/>
    <w:rsid w:val="00FF3080"/>
    <w:rsid w:val="00FF4438"/>
    <w:rsid w:val="00FF4737"/>
    <w:rsid w:val="00FF5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A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3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E17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50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509B"/>
    <w:rPr>
      <w:sz w:val="22"/>
      <w:szCs w:val="22"/>
      <w:lang w:eastAsia="en-US"/>
    </w:rPr>
  </w:style>
  <w:style w:type="paragraph" w:styleId="Footer">
    <w:name w:val="footer"/>
    <w:basedOn w:val="Normal"/>
    <w:link w:val="FooterChar"/>
    <w:uiPriority w:val="99"/>
    <w:unhideWhenUsed/>
    <w:rsid w:val="00B250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509B"/>
    <w:rPr>
      <w:sz w:val="22"/>
      <w:szCs w:val="22"/>
      <w:lang w:eastAsia="en-US"/>
    </w:rPr>
  </w:style>
  <w:style w:type="character" w:styleId="PageNumber">
    <w:name w:val="page number"/>
    <w:basedOn w:val="DefaultParagraphFont"/>
    <w:uiPriority w:val="99"/>
    <w:semiHidden/>
    <w:unhideWhenUsed/>
    <w:rsid w:val="00472AE4"/>
  </w:style>
  <w:style w:type="paragraph" w:styleId="DocumentMap">
    <w:name w:val="Document Map"/>
    <w:basedOn w:val="Normal"/>
    <w:link w:val="DocumentMapChar"/>
    <w:uiPriority w:val="99"/>
    <w:semiHidden/>
    <w:unhideWhenUsed/>
    <w:rsid w:val="005632B4"/>
    <w:pPr>
      <w:spacing w:after="0"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5632B4"/>
    <w:rPr>
      <w:rFonts w:ascii="Times New Roman" w:hAnsi="Times New Roman"/>
      <w:sz w:val="24"/>
      <w:szCs w:val="24"/>
      <w:lang w:eastAsia="en-US"/>
    </w:rPr>
  </w:style>
  <w:style w:type="character" w:styleId="Strong">
    <w:name w:val="Strong"/>
    <w:basedOn w:val="DefaultParagraphFont"/>
    <w:uiPriority w:val="22"/>
    <w:qFormat/>
    <w:rsid w:val="003A2858"/>
    <w:rPr>
      <w:b/>
      <w:bCs/>
    </w:rPr>
  </w:style>
  <w:style w:type="paragraph" w:styleId="ListParagraph">
    <w:name w:val="List Paragraph"/>
    <w:basedOn w:val="Normal"/>
    <w:uiPriority w:val="34"/>
    <w:qFormat/>
    <w:rsid w:val="003A2858"/>
    <w:pPr>
      <w:ind w:left="720"/>
      <w:contextualSpacing/>
    </w:pPr>
  </w:style>
  <w:style w:type="character" w:styleId="Hyperlink">
    <w:name w:val="Hyperlink"/>
    <w:basedOn w:val="DefaultParagraphFont"/>
    <w:uiPriority w:val="99"/>
    <w:unhideWhenUsed/>
    <w:rsid w:val="00F05C9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3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E17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50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509B"/>
    <w:rPr>
      <w:sz w:val="22"/>
      <w:szCs w:val="22"/>
      <w:lang w:eastAsia="en-US"/>
    </w:rPr>
  </w:style>
  <w:style w:type="paragraph" w:styleId="Footer">
    <w:name w:val="footer"/>
    <w:basedOn w:val="Normal"/>
    <w:link w:val="FooterChar"/>
    <w:uiPriority w:val="99"/>
    <w:unhideWhenUsed/>
    <w:rsid w:val="00B250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509B"/>
    <w:rPr>
      <w:sz w:val="22"/>
      <w:szCs w:val="22"/>
      <w:lang w:eastAsia="en-US"/>
    </w:rPr>
  </w:style>
  <w:style w:type="character" w:styleId="PageNumber">
    <w:name w:val="page number"/>
    <w:basedOn w:val="DefaultParagraphFont"/>
    <w:uiPriority w:val="99"/>
    <w:semiHidden/>
    <w:unhideWhenUsed/>
    <w:rsid w:val="00472AE4"/>
  </w:style>
  <w:style w:type="paragraph" w:styleId="DocumentMap">
    <w:name w:val="Document Map"/>
    <w:basedOn w:val="Normal"/>
    <w:link w:val="DocumentMapChar"/>
    <w:uiPriority w:val="99"/>
    <w:semiHidden/>
    <w:unhideWhenUsed/>
    <w:rsid w:val="005632B4"/>
    <w:pPr>
      <w:spacing w:after="0"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5632B4"/>
    <w:rPr>
      <w:rFonts w:ascii="Times New Roman" w:hAnsi="Times New Roman"/>
      <w:sz w:val="24"/>
      <w:szCs w:val="24"/>
      <w:lang w:eastAsia="en-US"/>
    </w:rPr>
  </w:style>
  <w:style w:type="character" w:styleId="Strong">
    <w:name w:val="Strong"/>
    <w:basedOn w:val="DefaultParagraphFont"/>
    <w:uiPriority w:val="22"/>
    <w:qFormat/>
    <w:rsid w:val="003A2858"/>
    <w:rPr>
      <w:b/>
      <w:bCs/>
    </w:rPr>
  </w:style>
  <w:style w:type="paragraph" w:styleId="ListParagraph">
    <w:name w:val="List Paragraph"/>
    <w:basedOn w:val="Normal"/>
    <w:uiPriority w:val="34"/>
    <w:qFormat/>
    <w:rsid w:val="003A2858"/>
    <w:pPr>
      <w:ind w:left="720"/>
      <w:contextualSpacing/>
    </w:pPr>
  </w:style>
  <w:style w:type="character" w:styleId="Hyperlink">
    <w:name w:val="Hyperlink"/>
    <w:basedOn w:val="DefaultParagraphFont"/>
    <w:uiPriority w:val="99"/>
    <w:unhideWhenUsed/>
    <w:rsid w:val="00F05C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haw.PBC\Downloads\2016%20Assess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0724127-BFDD-4308-B132-84C0DC69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 Assessment Template</Template>
  <TotalTime>1</TotalTime>
  <Pages>5</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 Shaw</dc:creator>
  <cp:lastModifiedBy>Tia Burton</cp:lastModifiedBy>
  <cp:revision>2</cp:revision>
  <cp:lastPrinted>2016-10-10T07:30:00Z</cp:lastPrinted>
  <dcterms:created xsi:type="dcterms:W3CDTF">2019-06-24T08:22:00Z</dcterms:created>
  <dcterms:modified xsi:type="dcterms:W3CDTF">2019-06-24T08:22:00Z</dcterms:modified>
</cp:coreProperties>
</file>